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94D" w:rsidRPr="00416F76" w:rsidRDefault="003566E3" w:rsidP="00A1194D">
      <w:pPr>
        <w:ind w:firstLine="708"/>
        <w:rPr>
          <w:rFonts w:ascii="Arial" w:hAnsi="Arial" w:cs="Arial"/>
        </w:rPr>
      </w:pPr>
      <w:bookmarkStart w:id="0" w:name="_GoBack"/>
      <w:bookmarkEnd w:id="0"/>
      <w:r w:rsidRPr="00416F76">
        <w:rPr>
          <w:rFonts w:ascii="Arial" w:hAnsi="Arial" w:cs="Arial"/>
          <w:noProof/>
        </w:rPr>
        <w:drawing>
          <wp:inline distT="0" distB="0" distL="0" distR="0">
            <wp:extent cx="476250" cy="5524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</w:tblGrid>
      <w:tr w:rsidR="00A1194D" w:rsidRPr="00416F76">
        <w:tblPrEx>
          <w:tblCellMar>
            <w:top w:w="0" w:type="dxa"/>
            <w:bottom w:w="0" w:type="dxa"/>
          </w:tblCellMar>
        </w:tblPrEx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A1194D" w:rsidRPr="00416F76" w:rsidRDefault="00514750" w:rsidP="007A5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A1194D" w:rsidRPr="00416F76">
              <w:rPr>
                <w:rFonts w:ascii="Arial" w:hAnsi="Arial" w:cs="Arial"/>
                <w:b/>
              </w:rPr>
              <w:t>OBČINA JESENICE</w:t>
            </w:r>
          </w:p>
        </w:tc>
      </w:tr>
      <w:tr w:rsidR="00A1194D" w:rsidRPr="00416F76">
        <w:tblPrEx>
          <w:tblCellMar>
            <w:top w:w="0" w:type="dxa"/>
            <w:bottom w:w="0" w:type="dxa"/>
          </w:tblCellMar>
        </w:tblPrEx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A1194D" w:rsidRPr="00416F76" w:rsidRDefault="00A1194D" w:rsidP="007A5000">
            <w:pPr>
              <w:pStyle w:val="Naslov2"/>
              <w:rPr>
                <w:rFonts w:ascii="Arial" w:hAnsi="Arial" w:cs="Arial"/>
                <w:sz w:val="20"/>
              </w:rPr>
            </w:pPr>
            <w:r w:rsidRPr="00416F76">
              <w:rPr>
                <w:rFonts w:ascii="Arial" w:hAnsi="Arial" w:cs="Arial"/>
                <w:sz w:val="20"/>
              </w:rPr>
              <w:t xml:space="preserve">           </w:t>
            </w:r>
            <w:r w:rsidR="00514750">
              <w:rPr>
                <w:rFonts w:ascii="Arial" w:hAnsi="Arial" w:cs="Arial"/>
                <w:sz w:val="20"/>
              </w:rPr>
              <w:t xml:space="preserve">   </w:t>
            </w:r>
            <w:r w:rsidRPr="00416F76">
              <w:rPr>
                <w:rFonts w:ascii="Arial" w:hAnsi="Arial" w:cs="Arial"/>
                <w:sz w:val="20"/>
              </w:rPr>
              <w:t>Župan</w:t>
            </w:r>
          </w:p>
        </w:tc>
      </w:tr>
    </w:tbl>
    <w:p w:rsidR="00A1194D" w:rsidRPr="00416F76" w:rsidRDefault="00A1194D" w:rsidP="00A1194D">
      <w:pPr>
        <w:jc w:val="both"/>
        <w:rPr>
          <w:rFonts w:ascii="Arial" w:hAnsi="Arial" w:cs="Arial"/>
        </w:rPr>
      </w:pPr>
    </w:p>
    <w:p w:rsidR="00CE494D" w:rsidRPr="00416F76" w:rsidRDefault="00CE494D" w:rsidP="00CE494D">
      <w:pPr>
        <w:pStyle w:val="Telobesedila2"/>
        <w:spacing w:line="240" w:lineRule="auto"/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 xml:space="preserve">Na </w:t>
      </w:r>
      <w:r w:rsidR="00D67E80">
        <w:rPr>
          <w:rFonts w:ascii="Arial" w:hAnsi="Arial" w:cs="Arial"/>
        </w:rPr>
        <w:t xml:space="preserve">podlagi </w:t>
      </w:r>
      <w:r w:rsidR="00CB2C55" w:rsidRPr="00416F76">
        <w:rPr>
          <w:rFonts w:ascii="Arial" w:hAnsi="Arial" w:cs="Arial"/>
        </w:rPr>
        <w:t>8. člena Odloka o dodeljevanju sredstev za otroške in mladinske programe v občini Jesenice ter za projekte, ki so namenjeni mlajšim odraslim (Ur. list RS, št. 51/2014</w:t>
      </w:r>
      <w:r w:rsidR="00EC642C">
        <w:rPr>
          <w:rFonts w:ascii="Arial" w:hAnsi="Arial" w:cs="Arial"/>
        </w:rPr>
        <w:t>,</w:t>
      </w:r>
      <w:r w:rsidR="00C145FF">
        <w:rPr>
          <w:rFonts w:ascii="Arial" w:hAnsi="Arial" w:cs="Arial"/>
        </w:rPr>
        <w:t xml:space="preserve"> 9/2016</w:t>
      </w:r>
      <w:r w:rsidR="003B3DF9">
        <w:rPr>
          <w:rFonts w:ascii="Arial" w:hAnsi="Arial" w:cs="Arial"/>
        </w:rPr>
        <w:t>,</w:t>
      </w:r>
      <w:r w:rsidR="00EC642C">
        <w:rPr>
          <w:rFonts w:ascii="Arial" w:hAnsi="Arial" w:cs="Arial"/>
        </w:rPr>
        <w:t xml:space="preserve"> 17/2017</w:t>
      </w:r>
      <w:r w:rsidR="003B3DF9">
        <w:rPr>
          <w:rFonts w:ascii="Arial" w:hAnsi="Arial" w:cs="Arial"/>
        </w:rPr>
        <w:t xml:space="preserve"> in 6/2018</w:t>
      </w:r>
      <w:r w:rsidR="00CB2C55" w:rsidRPr="00416F76">
        <w:rPr>
          <w:rFonts w:ascii="Arial" w:hAnsi="Arial" w:cs="Arial"/>
        </w:rPr>
        <w:t xml:space="preserve">), </w:t>
      </w:r>
      <w:r w:rsidR="002472A4">
        <w:rPr>
          <w:rFonts w:ascii="Arial" w:hAnsi="Arial" w:cs="Arial"/>
        </w:rPr>
        <w:t xml:space="preserve">objavljam </w:t>
      </w:r>
      <w:r w:rsidRPr="00416F76">
        <w:rPr>
          <w:rFonts w:ascii="Arial" w:hAnsi="Arial" w:cs="Arial"/>
        </w:rPr>
        <w:t>naslednji</w:t>
      </w:r>
    </w:p>
    <w:p w:rsidR="00A1194D" w:rsidRPr="00416F76" w:rsidRDefault="00A1194D" w:rsidP="00CC149A">
      <w:pPr>
        <w:pStyle w:val="Telobesedila3"/>
        <w:jc w:val="both"/>
        <w:rPr>
          <w:rFonts w:ascii="Arial" w:hAnsi="Arial" w:cs="Arial"/>
          <w:sz w:val="20"/>
          <w:szCs w:val="20"/>
        </w:rPr>
      </w:pPr>
    </w:p>
    <w:p w:rsidR="00A1194D" w:rsidRPr="00416F76" w:rsidRDefault="004E09AA" w:rsidP="00A1194D">
      <w:pPr>
        <w:jc w:val="center"/>
        <w:rPr>
          <w:rFonts w:ascii="Arial" w:hAnsi="Arial" w:cs="Arial"/>
          <w:b/>
        </w:rPr>
      </w:pPr>
      <w:r w:rsidRPr="00416F76">
        <w:rPr>
          <w:rFonts w:ascii="Arial" w:hAnsi="Arial" w:cs="Arial"/>
          <w:b/>
        </w:rPr>
        <w:t xml:space="preserve">JAVNI RAZPIS ZA </w:t>
      </w:r>
      <w:r w:rsidR="00D67703">
        <w:rPr>
          <w:rFonts w:ascii="Arial" w:hAnsi="Arial" w:cs="Arial"/>
          <w:b/>
        </w:rPr>
        <w:t xml:space="preserve">SOFINANCIRANJE </w:t>
      </w:r>
      <w:r w:rsidR="00EC642C">
        <w:rPr>
          <w:rFonts w:ascii="Arial" w:hAnsi="Arial" w:cs="Arial"/>
          <w:b/>
        </w:rPr>
        <w:t>MLADINSKEGA DELA</w:t>
      </w:r>
      <w:r w:rsidR="00D67703">
        <w:rPr>
          <w:rFonts w:ascii="Arial" w:hAnsi="Arial" w:cs="Arial"/>
          <w:b/>
        </w:rPr>
        <w:t xml:space="preserve"> V DRUŠTVIH </w:t>
      </w:r>
      <w:r w:rsidR="00963185">
        <w:rPr>
          <w:rFonts w:ascii="Arial" w:hAnsi="Arial" w:cs="Arial"/>
          <w:b/>
        </w:rPr>
        <w:t>IN</w:t>
      </w:r>
      <w:r w:rsidR="00D67703">
        <w:rPr>
          <w:rFonts w:ascii="Arial" w:hAnsi="Arial" w:cs="Arial"/>
          <w:b/>
        </w:rPr>
        <w:t xml:space="preserve"> NEVLADNIH ORGANIZACIJAH</w:t>
      </w:r>
      <w:r w:rsidRPr="00416F76">
        <w:rPr>
          <w:rFonts w:ascii="Arial" w:hAnsi="Arial" w:cs="Arial"/>
          <w:b/>
        </w:rPr>
        <w:t xml:space="preserve"> </w:t>
      </w:r>
      <w:r w:rsidR="00D67703">
        <w:rPr>
          <w:rFonts w:ascii="Arial" w:hAnsi="Arial" w:cs="Arial"/>
          <w:b/>
        </w:rPr>
        <w:t xml:space="preserve">V LETU </w:t>
      </w:r>
      <w:r w:rsidRPr="00416F76">
        <w:rPr>
          <w:rFonts w:ascii="Arial" w:hAnsi="Arial" w:cs="Arial"/>
          <w:b/>
        </w:rPr>
        <w:t>201</w:t>
      </w:r>
      <w:r w:rsidR="003B3DF9">
        <w:rPr>
          <w:rFonts w:ascii="Arial" w:hAnsi="Arial" w:cs="Arial"/>
          <w:b/>
        </w:rPr>
        <w:t>8</w:t>
      </w:r>
    </w:p>
    <w:p w:rsidR="00A1194D" w:rsidRPr="00416F76" w:rsidRDefault="00A1194D" w:rsidP="00A1194D">
      <w:pPr>
        <w:jc w:val="both"/>
        <w:rPr>
          <w:rFonts w:ascii="Arial" w:hAnsi="Arial" w:cs="Arial"/>
        </w:rPr>
      </w:pPr>
    </w:p>
    <w:p w:rsidR="00A1194D" w:rsidRPr="00416F76" w:rsidRDefault="00A1194D" w:rsidP="00A1194D">
      <w:pPr>
        <w:pStyle w:val="Naslov4"/>
        <w:numPr>
          <w:ilvl w:val="0"/>
          <w:numId w:val="6"/>
        </w:numPr>
        <w:tabs>
          <w:tab w:val="clear" w:pos="720"/>
        </w:tabs>
        <w:ind w:left="284" w:hanging="284"/>
        <w:rPr>
          <w:rFonts w:cs="Arial"/>
          <w:sz w:val="20"/>
        </w:rPr>
      </w:pPr>
      <w:r w:rsidRPr="00416F76">
        <w:rPr>
          <w:rFonts w:cs="Arial"/>
          <w:sz w:val="20"/>
        </w:rPr>
        <w:t>Naročnik javnega razpisa</w:t>
      </w:r>
      <w:r w:rsidR="00C76366" w:rsidRPr="00416F76">
        <w:rPr>
          <w:rFonts w:cs="Arial"/>
          <w:sz w:val="20"/>
        </w:rPr>
        <w:t>:</w:t>
      </w:r>
    </w:p>
    <w:p w:rsidR="00A1194D" w:rsidRPr="00416F76" w:rsidRDefault="00A1194D" w:rsidP="00763638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Naročnik javnega razpisa je Občina Jesenice, Cesta železarjev 6, 4270 Jesenice.</w:t>
      </w:r>
    </w:p>
    <w:p w:rsidR="00A1194D" w:rsidRPr="00416F76" w:rsidRDefault="00A1194D" w:rsidP="00A1194D">
      <w:pPr>
        <w:tabs>
          <w:tab w:val="left" w:pos="360"/>
        </w:tabs>
        <w:jc w:val="both"/>
        <w:rPr>
          <w:rFonts w:ascii="Arial" w:hAnsi="Arial" w:cs="Arial"/>
        </w:rPr>
      </w:pPr>
    </w:p>
    <w:p w:rsidR="00A1194D" w:rsidRPr="00416F76" w:rsidRDefault="00416F76" w:rsidP="00A1194D">
      <w:pPr>
        <w:pStyle w:val="Naslov4"/>
        <w:numPr>
          <w:ilvl w:val="0"/>
          <w:numId w:val="6"/>
        </w:numPr>
        <w:tabs>
          <w:tab w:val="clear" w:pos="720"/>
        </w:tabs>
        <w:ind w:left="284" w:hanging="284"/>
        <w:rPr>
          <w:rFonts w:cs="Arial"/>
          <w:sz w:val="20"/>
        </w:rPr>
      </w:pPr>
      <w:r>
        <w:rPr>
          <w:rFonts w:cs="Arial"/>
          <w:sz w:val="20"/>
        </w:rPr>
        <w:t>Nameni</w:t>
      </w:r>
      <w:r w:rsidR="00323F3D" w:rsidRPr="00416F76">
        <w:rPr>
          <w:rFonts w:cs="Arial"/>
          <w:sz w:val="20"/>
        </w:rPr>
        <w:t xml:space="preserve"> za katere se dodeljujejo sredstva</w:t>
      </w:r>
      <w:r w:rsidR="00C76366" w:rsidRPr="00416F76">
        <w:rPr>
          <w:rFonts w:cs="Arial"/>
          <w:sz w:val="20"/>
        </w:rPr>
        <w:t>:</w:t>
      </w:r>
    </w:p>
    <w:p w:rsidR="00E06C2F" w:rsidRDefault="00D67D1C" w:rsidP="00E06C2F">
      <w:pPr>
        <w:jc w:val="both"/>
        <w:rPr>
          <w:rFonts w:ascii="Arial" w:hAnsi="Arial" w:cs="Arial"/>
        </w:rPr>
      </w:pPr>
      <w:r w:rsidRPr="00723759">
        <w:rPr>
          <w:rFonts w:ascii="Arial" w:hAnsi="Arial" w:cs="Arial"/>
        </w:rPr>
        <w:t xml:space="preserve">Sredstva so namenjena mladim od 15 do 29 let, s stalnim bivališčem v občini Jesenice. Mladi morajo opravljati </w:t>
      </w:r>
      <w:r>
        <w:rPr>
          <w:rFonts w:ascii="Arial" w:hAnsi="Arial" w:cs="Arial"/>
        </w:rPr>
        <w:t>naloge</w:t>
      </w:r>
      <w:r w:rsidRPr="00723759">
        <w:rPr>
          <w:rFonts w:ascii="Arial" w:hAnsi="Arial" w:cs="Arial"/>
        </w:rPr>
        <w:t xml:space="preserve"> (priprava projektnih predlogov, organizacija in izvedba projektov in različnih dogodkov, </w:t>
      </w:r>
      <w:r>
        <w:rPr>
          <w:rFonts w:ascii="Arial" w:hAnsi="Arial" w:cs="Arial"/>
        </w:rPr>
        <w:t>aktivno izvajanje</w:t>
      </w:r>
      <w:r w:rsidRPr="00723759">
        <w:rPr>
          <w:rFonts w:ascii="Arial" w:hAnsi="Arial" w:cs="Arial"/>
        </w:rPr>
        <w:t xml:space="preserve"> programa društva v smislu organizacijske, tehnične, operativne, ipd. podpore) v društvih ali nevladnih organizacijah, ki imajo sedež v občini Jesenice in ki delujejo na </w:t>
      </w:r>
      <w:r w:rsidR="00852590">
        <w:rPr>
          <w:rFonts w:ascii="Arial" w:hAnsi="Arial" w:cs="Arial"/>
        </w:rPr>
        <w:t>območju</w:t>
      </w:r>
      <w:r w:rsidRPr="00723759">
        <w:rPr>
          <w:rFonts w:ascii="Arial" w:hAnsi="Arial" w:cs="Arial"/>
        </w:rPr>
        <w:t xml:space="preserve"> občine Jesenice</w:t>
      </w:r>
      <w:r w:rsidR="00E06C2F">
        <w:rPr>
          <w:rFonts w:ascii="Arial" w:hAnsi="Arial" w:cs="Arial"/>
        </w:rPr>
        <w:t>.</w:t>
      </w:r>
    </w:p>
    <w:p w:rsidR="003415D8" w:rsidRPr="00416F76" w:rsidRDefault="003415D8" w:rsidP="003415D8">
      <w:pPr>
        <w:jc w:val="both"/>
        <w:rPr>
          <w:rFonts w:ascii="Arial" w:hAnsi="Arial" w:cs="Arial"/>
          <w:b/>
        </w:rPr>
      </w:pPr>
    </w:p>
    <w:p w:rsidR="00815401" w:rsidRPr="00416F76" w:rsidRDefault="004E09AA" w:rsidP="00296031">
      <w:pPr>
        <w:pStyle w:val="Telobesedila3"/>
        <w:spacing w:after="0"/>
        <w:rPr>
          <w:rFonts w:ascii="Arial" w:hAnsi="Arial" w:cs="Arial"/>
          <w:b/>
          <w:sz w:val="20"/>
          <w:szCs w:val="20"/>
        </w:rPr>
      </w:pPr>
      <w:r w:rsidRPr="00416F76">
        <w:rPr>
          <w:rFonts w:ascii="Arial" w:hAnsi="Arial" w:cs="Arial"/>
          <w:b/>
          <w:sz w:val="20"/>
          <w:szCs w:val="20"/>
        </w:rPr>
        <w:t>III</w:t>
      </w:r>
      <w:r w:rsidR="00815401" w:rsidRPr="00416F76">
        <w:rPr>
          <w:rFonts w:ascii="Arial" w:hAnsi="Arial" w:cs="Arial"/>
          <w:b/>
          <w:sz w:val="20"/>
          <w:szCs w:val="20"/>
        </w:rPr>
        <w:t>. Pogoji za kandidiranje na javnem razpisu:</w:t>
      </w:r>
    </w:p>
    <w:p w:rsidR="00D67703" w:rsidRDefault="00D67703" w:rsidP="002960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Pogoji, ki jih mora izpolnjevati vlagatelji za pridobitev nagrade za aktivno participacijo v društvu oz. nevladni organizaciji so:</w:t>
      </w:r>
    </w:p>
    <w:p w:rsidR="00D67703" w:rsidRDefault="00D67703" w:rsidP="00D67703">
      <w:pPr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starost vlagatelja od 15 do 29 let, s stalnim bivališčem v občini Jesenice,</w:t>
      </w:r>
    </w:p>
    <w:p w:rsidR="00D67703" w:rsidRDefault="00D67703" w:rsidP="00D67703">
      <w:pPr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vlagatelj je član društva oz. nevladne organizacije, ki ima sedež v občini Jesenice in deluje v občini Jesenice,</w:t>
      </w:r>
    </w:p>
    <w:p w:rsidR="00D67703" w:rsidRDefault="00D67703" w:rsidP="00D67703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5260A">
        <w:rPr>
          <w:rFonts w:ascii="Arial" w:hAnsi="Arial" w:cs="Arial"/>
        </w:rPr>
        <w:t xml:space="preserve">vlagatelj v društvu </w:t>
      </w:r>
      <w:r>
        <w:rPr>
          <w:rFonts w:ascii="Arial" w:hAnsi="Arial" w:cs="Arial"/>
        </w:rPr>
        <w:t xml:space="preserve">oz. v nevladni organizaciji </w:t>
      </w:r>
      <w:r w:rsidRPr="00A5260A">
        <w:rPr>
          <w:rFonts w:ascii="Arial" w:hAnsi="Arial" w:cs="Arial"/>
        </w:rPr>
        <w:t xml:space="preserve">aktivno deluje najmanj 6 mesecev, </w:t>
      </w:r>
      <w:r>
        <w:rPr>
          <w:rFonts w:ascii="Arial" w:hAnsi="Arial" w:cs="Arial"/>
        </w:rPr>
        <w:t xml:space="preserve">za </w:t>
      </w:r>
      <w:r w:rsidRPr="00A5260A">
        <w:rPr>
          <w:rFonts w:ascii="Arial" w:hAnsi="Arial" w:cs="Arial"/>
        </w:rPr>
        <w:t xml:space="preserve">kar </w:t>
      </w:r>
      <w:r>
        <w:rPr>
          <w:rFonts w:ascii="Arial" w:hAnsi="Arial" w:cs="Arial"/>
        </w:rPr>
        <w:t xml:space="preserve">odgovorna oseba </w:t>
      </w:r>
      <w:r w:rsidRPr="00A5260A">
        <w:rPr>
          <w:rFonts w:ascii="Arial" w:hAnsi="Arial" w:cs="Arial"/>
        </w:rPr>
        <w:t>društva</w:t>
      </w:r>
      <w:r>
        <w:rPr>
          <w:rFonts w:ascii="Arial" w:hAnsi="Arial" w:cs="Arial"/>
        </w:rPr>
        <w:t xml:space="preserve"> oz. nevladne organizacije</w:t>
      </w:r>
      <w:r w:rsidRPr="00A5260A">
        <w:rPr>
          <w:rFonts w:ascii="Arial" w:hAnsi="Arial" w:cs="Arial"/>
        </w:rPr>
        <w:t xml:space="preserve"> jamči s podpisano izjavo v vlo</w:t>
      </w:r>
      <w:r>
        <w:rPr>
          <w:rFonts w:ascii="Arial" w:hAnsi="Arial" w:cs="Arial"/>
        </w:rPr>
        <w:t>gi na javni razpis in</w:t>
      </w:r>
    </w:p>
    <w:p w:rsidR="00D67703" w:rsidRDefault="00D67703" w:rsidP="00D67703">
      <w:pPr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 je vlagatelj na dan objave javnega razpisa v zadnjih 6 mesecih opravil najmanj 10 ur dela na mesec, za kar odgovorna oseba</w:t>
      </w:r>
      <w:r w:rsidRPr="00A5260A">
        <w:rPr>
          <w:rFonts w:ascii="Arial" w:hAnsi="Arial" w:cs="Arial"/>
        </w:rPr>
        <w:t xml:space="preserve"> društva </w:t>
      </w:r>
      <w:r>
        <w:rPr>
          <w:rFonts w:ascii="Arial" w:hAnsi="Arial" w:cs="Arial"/>
        </w:rPr>
        <w:t xml:space="preserve">oz. nevladne organizacije </w:t>
      </w:r>
      <w:r w:rsidRPr="00A5260A">
        <w:rPr>
          <w:rFonts w:ascii="Arial" w:hAnsi="Arial" w:cs="Arial"/>
        </w:rPr>
        <w:t>jamči s podpisano izjavo v vlo</w:t>
      </w:r>
      <w:r>
        <w:rPr>
          <w:rFonts w:ascii="Arial" w:hAnsi="Arial" w:cs="Arial"/>
        </w:rPr>
        <w:t>gi na javni razpis.</w:t>
      </w:r>
    </w:p>
    <w:p w:rsidR="00C22003" w:rsidRDefault="00C22003" w:rsidP="00C22003">
      <w:pPr>
        <w:jc w:val="both"/>
        <w:rPr>
          <w:rFonts w:ascii="Arial" w:hAnsi="Arial" w:cs="Arial"/>
        </w:rPr>
      </w:pPr>
    </w:p>
    <w:p w:rsidR="00C50336" w:rsidRPr="00416F76" w:rsidRDefault="004E09AA" w:rsidP="005776E6">
      <w:pPr>
        <w:jc w:val="both"/>
        <w:rPr>
          <w:rFonts w:ascii="Arial" w:hAnsi="Arial" w:cs="Arial"/>
          <w:b/>
        </w:rPr>
      </w:pPr>
      <w:r w:rsidRPr="00416F76">
        <w:rPr>
          <w:rFonts w:ascii="Arial" w:hAnsi="Arial" w:cs="Arial"/>
          <w:b/>
        </w:rPr>
        <w:t>I</w:t>
      </w:r>
      <w:r w:rsidR="00C50336" w:rsidRPr="00416F76">
        <w:rPr>
          <w:rFonts w:ascii="Arial" w:hAnsi="Arial" w:cs="Arial"/>
          <w:b/>
        </w:rPr>
        <w:t>V. Merila za dodeljevanje sredstev:</w:t>
      </w:r>
    </w:p>
    <w:p w:rsidR="00D42796" w:rsidRPr="002021C3" w:rsidRDefault="004468E0" w:rsidP="005776E6">
      <w:pPr>
        <w:jc w:val="both"/>
        <w:rPr>
          <w:rFonts w:ascii="Arial" w:hAnsi="Arial" w:cs="Arial"/>
        </w:rPr>
      </w:pPr>
      <w:r w:rsidRPr="002021C3">
        <w:rPr>
          <w:rFonts w:ascii="Arial" w:hAnsi="Arial" w:cs="Arial"/>
        </w:rPr>
        <w:t xml:space="preserve">Merila za vrednotenje </w:t>
      </w:r>
      <w:r w:rsidR="00D67703">
        <w:rPr>
          <w:rFonts w:ascii="Arial" w:hAnsi="Arial" w:cs="Arial"/>
        </w:rPr>
        <w:t>mladinskega dela v društvih in nevladnih organizacijah</w:t>
      </w:r>
      <w:r w:rsidRPr="002021C3">
        <w:rPr>
          <w:rFonts w:ascii="Arial" w:hAnsi="Arial" w:cs="Arial"/>
        </w:rPr>
        <w:t>, ki se sofinancira</w:t>
      </w:r>
      <w:r w:rsidR="00D67703">
        <w:rPr>
          <w:rFonts w:ascii="Arial" w:hAnsi="Arial" w:cs="Arial"/>
        </w:rPr>
        <w:t xml:space="preserve">jo iz proračuna občine Jesenice, </w:t>
      </w:r>
      <w:r w:rsidR="00F16836" w:rsidRPr="002021C3">
        <w:rPr>
          <w:rFonts w:ascii="Arial" w:hAnsi="Arial" w:cs="Arial"/>
        </w:rPr>
        <w:t xml:space="preserve">so </w:t>
      </w:r>
      <w:r w:rsidR="007D2F2B" w:rsidRPr="002021C3">
        <w:rPr>
          <w:rFonts w:ascii="Arial" w:hAnsi="Arial" w:cs="Arial"/>
        </w:rPr>
        <w:t>del razpisne dokumentacije</w:t>
      </w:r>
      <w:r w:rsidR="008C2000" w:rsidRPr="002021C3">
        <w:rPr>
          <w:rFonts w:ascii="Arial" w:hAnsi="Arial" w:cs="Arial"/>
        </w:rPr>
        <w:t>.</w:t>
      </w:r>
    </w:p>
    <w:p w:rsidR="00D42796" w:rsidRDefault="00D42796" w:rsidP="005776E6">
      <w:pPr>
        <w:jc w:val="both"/>
        <w:rPr>
          <w:rFonts w:ascii="Arial" w:hAnsi="Arial" w:cs="Arial"/>
          <w:b/>
        </w:rPr>
      </w:pPr>
    </w:p>
    <w:p w:rsidR="00A1194D" w:rsidRPr="00AD16B3" w:rsidRDefault="004E09AA" w:rsidP="0013352B">
      <w:pPr>
        <w:pStyle w:val="Naslov4"/>
        <w:rPr>
          <w:rFonts w:cs="Arial"/>
          <w:color w:val="FF0000"/>
          <w:sz w:val="20"/>
        </w:rPr>
      </w:pPr>
      <w:r w:rsidRPr="00416F76">
        <w:rPr>
          <w:rFonts w:cs="Arial"/>
          <w:sz w:val="20"/>
        </w:rPr>
        <w:t>V</w:t>
      </w:r>
      <w:r w:rsidR="0013352B" w:rsidRPr="00416F76">
        <w:rPr>
          <w:rFonts w:cs="Arial"/>
          <w:sz w:val="20"/>
        </w:rPr>
        <w:t>.</w:t>
      </w:r>
      <w:r w:rsidR="00A1194D" w:rsidRPr="00416F76">
        <w:rPr>
          <w:rFonts w:cs="Arial"/>
          <w:sz w:val="20"/>
        </w:rPr>
        <w:t xml:space="preserve"> Višina razpisanih sredstev </w:t>
      </w:r>
      <w:r w:rsidR="00C3259F">
        <w:rPr>
          <w:rFonts w:cs="Arial"/>
          <w:sz w:val="20"/>
        </w:rPr>
        <w:t>je 5</w:t>
      </w:r>
      <w:r w:rsidR="003D7629">
        <w:rPr>
          <w:rFonts w:cs="Arial"/>
          <w:sz w:val="20"/>
        </w:rPr>
        <w:t>.</w:t>
      </w:r>
      <w:r w:rsidR="003D7629" w:rsidRPr="00E959D0">
        <w:rPr>
          <w:rFonts w:cs="Arial"/>
          <w:sz w:val="20"/>
        </w:rPr>
        <w:t>000</w:t>
      </w:r>
      <w:r w:rsidRPr="00E959D0">
        <w:rPr>
          <w:rFonts w:cs="Arial"/>
          <w:sz w:val="20"/>
        </w:rPr>
        <w:t xml:space="preserve"> €</w:t>
      </w:r>
      <w:r w:rsidR="00AD16B3" w:rsidRPr="00E959D0">
        <w:rPr>
          <w:rFonts w:cs="Arial"/>
          <w:sz w:val="20"/>
        </w:rPr>
        <w:t xml:space="preserve">, </w:t>
      </w:r>
      <w:r w:rsidR="00E959D0" w:rsidRPr="00E959D0">
        <w:rPr>
          <w:rFonts w:cs="Arial"/>
          <w:sz w:val="20"/>
        </w:rPr>
        <w:t>sredstva mo</w:t>
      </w:r>
      <w:r w:rsidR="00E06C2F">
        <w:rPr>
          <w:rFonts w:cs="Arial"/>
          <w:sz w:val="20"/>
        </w:rPr>
        <w:t>rajo biti porabljena v letu 201</w:t>
      </w:r>
      <w:r w:rsidR="009933C7">
        <w:rPr>
          <w:rFonts w:cs="Arial"/>
          <w:sz w:val="20"/>
        </w:rPr>
        <w:t>8</w:t>
      </w:r>
      <w:r w:rsidR="00E959D0" w:rsidRPr="00E959D0">
        <w:rPr>
          <w:rFonts w:cs="Arial"/>
          <w:sz w:val="20"/>
        </w:rPr>
        <w:t>.</w:t>
      </w:r>
    </w:p>
    <w:p w:rsidR="005120E5" w:rsidRPr="00416F76" w:rsidRDefault="005120E5" w:rsidP="005120E5">
      <w:pPr>
        <w:rPr>
          <w:rFonts w:ascii="Arial" w:hAnsi="Arial" w:cs="Arial"/>
        </w:rPr>
      </w:pPr>
    </w:p>
    <w:p w:rsidR="007E4700" w:rsidRDefault="004E09AA" w:rsidP="00150821">
      <w:pPr>
        <w:keepNext/>
        <w:jc w:val="both"/>
        <w:rPr>
          <w:rFonts w:ascii="Arial" w:hAnsi="Arial" w:cs="Arial"/>
          <w:b/>
        </w:rPr>
      </w:pPr>
      <w:r w:rsidRPr="00416F76">
        <w:rPr>
          <w:rFonts w:ascii="Arial" w:hAnsi="Arial" w:cs="Arial"/>
          <w:b/>
        </w:rPr>
        <w:t>VI</w:t>
      </w:r>
      <w:r w:rsidR="009C3989" w:rsidRPr="00416F76">
        <w:rPr>
          <w:rFonts w:ascii="Arial" w:hAnsi="Arial" w:cs="Arial"/>
          <w:b/>
        </w:rPr>
        <w:t xml:space="preserve">. </w:t>
      </w:r>
      <w:r w:rsidR="00AF6E7C" w:rsidRPr="00C84632">
        <w:rPr>
          <w:rFonts w:ascii="Arial" w:hAnsi="Arial" w:cs="Arial"/>
          <w:b/>
        </w:rPr>
        <w:t xml:space="preserve">Sredstva proračuna občine se dodelijo po postopku, </w:t>
      </w:r>
      <w:r w:rsidR="007E3A8A" w:rsidRPr="00C84632">
        <w:rPr>
          <w:rFonts w:ascii="Arial" w:hAnsi="Arial" w:cs="Arial"/>
          <w:b/>
        </w:rPr>
        <w:t xml:space="preserve">ki je določen </w:t>
      </w:r>
      <w:r w:rsidR="00486FA6" w:rsidRPr="00C84632">
        <w:rPr>
          <w:rFonts w:ascii="Arial" w:hAnsi="Arial" w:cs="Arial"/>
          <w:b/>
        </w:rPr>
        <w:t>z Odlokom o dodeljevanju sredstev za otroške in mladinske programe v občini Jesenice ter za projekte, ki so namenjeni mlajšim odraslim (Ur. list RS, št. 51/2014</w:t>
      </w:r>
      <w:r w:rsidR="00E06C2F">
        <w:rPr>
          <w:rFonts w:ascii="Arial" w:hAnsi="Arial" w:cs="Arial"/>
          <w:b/>
        </w:rPr>
        <w:t xml:space="preserve">, </w:t>
      </w:r>
      <w:r w:rsidR="00F30291">
        <w:rPr>
          <w:rFonts w:ascii="Arial" w:hAnsi="Arial" w:cs="Arial"/>
          <w:b/>
        </w:rPr>
        <w:t>9/2016</w:t>
      </w:r>
      <w:r w:rsidR="009933C7">
        <w:rPr>
          <w:rFonts w:ascii="Arial" w:hAnsi="Arial" w:cs="Arial"/>
          <w:b/>
        </w:rPr>
        <w:t>,</w:t>
      </w:r>
      <w:r w:rsidR="00E06C2F">
        <w:rPr>
          <w:rFonts w:ascii="Arial" w:hAnsi="Arial" w:cs="Arial"/>
          <w:b/>
        </w:rPr>
        <w:t xml:space="preserve"> 17/2017</w:t>
      </w:r>
      <w:r w:rsidR="009933C7">
        <w:rPr>
          <w:rFonts w:ascii="Arial" w:hAnsi="Arial" w:cs="Arial"/>
          <w:b/>
        </w:rPr>
        <w:t xml:space="preserve"> in 6/2018</w:t>
      </w:r>
      <w:r w:rsidR="00486FA6" w:rsidRPr="00C84632">
        <w:rPr>
          <w:rFonts w:ascii="Arial" w:hAnsi="Arial" w:cs="Arial"/>
          <w:b/>
        </w:rPr>
        <w:t>).</w:t>
      </w:r>
    </w:p>
    <w:p w:rsidR="00EB7844" w:rsidRDefault="00EB7844" w:rsidP="00150821">
      <w:pPr>
        <w:keepNext/>
        <w:jc w:val="both"/>
        <w:rPr>
          <w:rFonts w:ascii="Arial" w:hAnsi="Arial" w:cs="Arial"/>
          <w:b/>
        </w:rPr>
      </w:pPr>
    </w:p>
    <w:p w:rsidR="004972D9" w:rsidRDefault="00EB7844" w:rsidP="00150821">
      <w:pPr>
        <w:keepNext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VII. </w:t>
      </w:r>
      <w:r w:rsidR="00BE3BBD">
        <w:rPr>
          <w:rFonts w:ascii="Arial" w:hAnsi="Arial" w:cs="Arial"/>
          <w:b/>
        </w:rPr>
        <w:t>Opravljeno mladinsko delo se</w:t>
      </w:r>
      <w:r w:rsidR="009933C7">
        <w:rPr>
          <w:rFonts w:ascii="Arial" w:hAnsi="Arial" w:cs="Arial"/>
          <w:b/>
        </w:rPr>
        <w:t xml:space="preserve"> upošteva za obdobje od 1.</w:t>
      </w:r>
      <w:r w:rsidR="00CC44C7">
        <w:rPr>
          <w:rFonts w:ascii="Arial" w:hAnsi="Arial" w:cs="Arial"/>
          <w:b/>
        </w:rPr>
        <w:t xml:space="preserve"> </w:t>
      </w:r>
      <w:r w:rsidR="009933C7">
        <w:rPr>
          <w:rFonts w:ascii="Arial" w:hAnsi="Arial" w:cs="Arial"/>
          <w:b/>
        </w:rPr>
        <w:t>6.</w:t>
      </w:r>
      <w:r w:rsidR="00CC44C7">
        <w:rPr>
          <w:rFonts w:ascii="Arial" w:hAnsi="Arial" w:cs="Arial"/>
          <w:b/>
        </w:rPr>
        <w:t xml:space="preserve"> </w:t>
      </w:r>
      <w:r w:rsidR="009933C7">
        <w:rPr>
          <w:rFonts w:ascii="Arial" w:hAnsi="Arial" w:cs="Arial"/>
          <w:b/>
        </w:rPr>
        <w:t>2017</w:t>
      </w:r>
      <w:r w:rsidR="00BE3BBD">
        <w:rPr>
          <w:rFonts w:ascii="Arial" w:hAnsi="Arial" w:cs="Arial"/>
          <w:b/>
        </w:rPr>
        <w:t xml:space="preserve"> do 31.</w:t>
      </w:r>
      <w:r w:rsidR="00CC44C7">
        <w:rPr>
          <w:rFonts w:ascii="Arial" w:hAnsi="Arial" w:cs="Arial"/>
          <w:b/>
        </w:rPr>
        <w:t xml:space="preserve"> </w:t>
      </w:r>
      <w:r w:rsidR="00BE3BBD">
        <w:rPr>
          <w:rFonts w:ascii="Arial" w:hAnsi="Arial" w:cs="Arial"/>
          <w:b/>
        </w:rPr>
        <w:t>5.</w:t>
      </w:r>
      <w:r w:rsidR="00CC44C7">
        <w:rPr>
          <w:rFonts w:ascii="Arial" w:hAnsi="Arial" w:cs="Arial"/>
          <w:b/>
        </w:rPr>
        <w:t xml:space="preserve"> </w:t>
      </w:r>
      <w:r w:rsidR="00BE3BBD">
        <w:rPr>
          <w:rFonts w:ascii="Arial" w:hAnsi="Arial" w:cs="Arial"/>
          <w:b/>
        </w:rPr>
        <w:t>201</w:t>
      </w:r>
      <w:r w:rsidR="009933C7">
        <w:rPr>
          <w:rFonts w:ascii="Arial" w:hAnsi="Arial" w:cs="Arial"/>
          <w:b/>
        </w:rPr>
        <w:t>8</w:t>
      </w:r>
      <w:r w:rsidR="00BE3BBD">
        <w:rPr>
          <w:rFonts w:ascii="Arial" w:hAnsi="Arial" w:cs="Arial"/>
          <w:b/>
        </w:rPr>
        <w:t>.</w:t>
      </w:r>
      <w:r w:rsidR="004972D9">
        <w:rPr>
          <w:rFonts w:ascii="Arial" w:hAnsi="Arial" w:cs="Arial"/>
          <w:b/>
        </w:rPr>
        <w:t xml:space="preserve"> </w:t>
      </w:r>
    </w:p>
    <w:p w:rsidR="004972D9" w:rsidRDefault="004972D9" w:rsidP="00150821">
      <w:pPr>
        <w:keepNext/>
        <w:jc w:val="both"/>
        <w:rPr>
          <w:rFonts w:ascii="Arial" w:hAnsi="Arial" w:cs="Arial"/>
          <w:b/>
        </w:rPr>
      </w:pPr>
    </w:p>
    <w:p w:rsidR="00EB7844" w:rsidRPr="00416F76" w:rsidRDefault="004972D9" w:rsidP="00150821">
      <w:pPr>
        <w:keepNext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VIII. Vlagatelj lahko odda največ eno vlogo.</w:t>
      </w:r>
    </w:p>
    <w:p w:rsidR="00CC658D" w:rsidRPr="00416F76" w:rsidRDefault="00CC658D" w:rsidP="007E3A8A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Arial" w:hAnsi="Arial" w:cs="Arial"/>
          <w:sz w:val="20"/>
        </w:rPr>
      </w:pPr>
    </w:p>
    <w:p w:rsidR="00F64AB3" w:rsidRPr="00416F76" w:rsidRDefault="004972D9" w:rsidP="00F64AB3">
      <w:pPr>
        <w:pStyle w:val="Naslov4"/>
        <w:rPr>
          <w:rFonts w:cs="Arial"/>
          <w:sz w:val="20"/>
        </w:rPr>
      </w:pPr>
      <w:r>
        <w:rPr>
          <w:rFonts w:cs="Arial"/>
          <w:sz w:val="20"/>
        </w:rPr>
        <w:t>IX</w:t>
      </w:r>
      <w:r w:rsidR="00F64AB3" w:rsidRPr="00416F76">
        <w:rPr>
          <w:rFonts w:cs="Arial"/>
          <w:sz w:val="20"/>
        </w:rPr>
        <w:t>. Oblika, rok in način oddaje prijav</w:t>
      </w:r>
    </w:p>
    <w:p w:rsidR="008A38BE" w:rsidRPr="00416F76" w:rsidRDefault="008A38BE" w:rsidP="008A38BE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Vloga mora biti izpolnjena na ustreznih razpisnih obrazcih in mora vsebovati vse obvezne priloge in podatke, določene v razpisni dokumentaciji.</w:t>
      </w:r>
    </w:p>
    <w:p w:rsidR="008A38BE" w:rsidRPr="00416F76" w:rsidRDefault="008A38BE" w:rsidP="005F5947">
      <w:pPr>
        <w:jc w:val="both"/>
        <w:rPr>
          <w:rFonts w:ascii="Arial" w:hAnsi="Arial" w:cs="Arial"/>
        </w:rPr>
      </w:pPr>
    </w:p>
    <w:p w:rsidR="002B43C2" w:rsidRPr="00416F76" w:rsidRDefault="002B43C2" w:rsidP="002B43C2">
      <w:pPr>
        <w:jc w:val="both"/>
        <w:rPr>
          <w:rFonts w:ascii="Arial" w:hAnsi="Arial" w:cs="Arial"/>
          <w:i/>
        </w:rPr>
      </w:pPr>
      <w:r w:rsidRPr="00416F76">
        <w:rPr>
          <w:rFonts w:ascii="Arial" w:hAnsi="Arial" w:cs="Arial"/>
        </w:rPr>
        <w:t xml:space="preserve">Vlagatelji morajo prijave (vloge) poslati po pošti kot priporočeno pošiljko na naslov: Občina Jesenice, Cesta železarjev 6, 4270 Jesenice, oz. jih lahko oddajo v sprejemni pisarni Občine Jesenice (pritličje) </w:t>
      </w:r>
      <w:r w:rsidRPr="00296031">
        <w:rPr>
          <w:rFonts w:ascii="Arial" w:hAnsi="Arial" w:cs="Arial"/>
        </w:rPr>
        <w:t xml:space="preserve">najkasneje </w:t>
      </w:r>
      <w:r w:rsidRPr="009933C7">
        <w:rPr>
          <w:rFonts w:ascii="Arial" w:hAnsi="Arial" w:cs="Arial"/>
        </w:rPr>
        <w:t>do</w:t>
      </w:r>
      <w:r w:rsidR="009933C7">
        <w:rPr>
          <w:rFonts w:ascii="Arial" w:hAnsi="Arial" w:cs="Arial"/>
        </w:rPr>
        <w:t xml:space="preserve"> </w:t>
      </w:r>
      <w:r w:rsidR="009933C7" w:rsidRPr="009933C7">
        <w:rPr>
          <w:rFonts w:ascii="Arial" w:hAnsi="Arial" w:cs="Arial"/>
          <w:b/>
          <w:u w:val="single"/>
        </w:rPr>
        <w:t>petka,</w:t>
      </w:r>
      <w:r w:rsidR="00CC44C7">
        <w:rPr>
          <w:rFonts w:ascii="Arial" w:hAnsi="Arial" w:cs="Arial"/>
          <w:b/>
          <w:u w:val="single"/>
        </w:rPr>
        <w:t xml:space="preserve"> dne</w:t>
      </w:r>
      <w:r w:rsidR="009933C7" w:rsidRPr="009933C7">
        <w:rPr>
          <w:rFonts w:ascii="Arial" w:hAnsi="Arial" w:cs="Arial"/>
          <w:b/>
          <w:u w:val="single"/>
        </w:rPr>
        <w:t xml:space="preserve"> 22.</w:t>
      </w:r>
      <w:r w:rsidR="00CC44C7">
        <w:rPr>
          <w:rFonts w:ascii="Arial" w:hAnsi="Arial" w:cs="Arial"/>
          <w:b/>
          <w:u w:val="single"/>
        </w:rPr>
        <w:t xml:space="preserve"> </w:t>
      </w:r>
      <w:r w:rsidR="009933C7" w:rsidRPr="009933C7">
        <w:rPr>
          <w:rFonts w:ascii="Arial" w:hAnsi="Arial" w:cs="Arial"/>
          <w:b/>
          <w:u w:val="single"/>
        </w:rPr>
        <w:t>6.</w:t>
      </w:r>
      <w:r w:rsidR="00CC44C7">
        <w:rPr>
          <w:rFonts w:ascii="Arial" w:hAnsi="Arial" w:cs="Arial"/>
          <w:b/>
          <w:u w:val="single"/>
        </w:rPr>
        <w:t xml:space="preserve"> </w:t>
      </w:r>
      <w:r w:rsidR="009933C7" w:rsidRPr="009933C7">
        <w:rPr>
          <w:rFonts w:ascii="Arial" w:hAnsi="Arial" w:cs="Arial"/>
          <w:b/>
          <w:u w:val="single"/>
        </w:rPr>
        <w:t>2018</w:t>
      </w:r>
      <w:r w:rsidR="00CC44C7">
        <w:rPr>
          <w:rFonts w:ascii="Arial" w:hAnsi="Arial" w:cs="Arial"/>
          <w:b/>
          <w:u w:val="single"/>
        </w:rPr>
        <w:t>.</w:t>
      </w:r>
      <w:r w:rsidRPr="009933C7">
        <w:rPr>
          <w:rFonts w:ascii="Arial" w:hAnsi="Arial" w:cs="Arial"/>
          <w:b/>
          <w:u w:val="single"/>
        </w:rPr>
        <w:t xml:space="preserve"> </w:t>
      </w:r>
      <w:r w:rsidRPr="00296031">
        <w:rPr>
          <w:rFonts w:ascii="Arial" w:hAnsi="Arial" w:cs="Arial"/>
        </w:rPr>
        <w:t>Prijava</w:t>
      </w:r>
      <w:r w:rsidRPr="00416F76">
        <w:rPr>
          <w:rFonts w:ascii="Arial" w:hAnsi="Arial" w:cs="Arial"/>
        </w:rPr>
        <w:t xml:space="preserve"> (vloga) mora biti oddana v zaprti ovojnici na kateri mora biti navedeno naslednje besedilo: </w:t>
      </w:r>
      <w:r w:rsidR="004E09AA" w:rsidRPr="00416F76">
        <w:rPr>
          <w:rFonts w:ascii="Arial" w:hAnsi="Arial" w:cs="Arial"/>
          <w:i/>
        </w:rPr>
        <w:t xml:space="preserve">"Javni razpis za sofinanciranje </w:t>
      </w:r>
      <w:r w:rsidR="00C84B51">
        <w:rPr>
          <w:rFonts w:ascii="Arial" w:hAnsi="Arial" w:cs="Arial"/>
          <w:i/>
        </w:rPr>
        <w:t>mladinskega dela</w:t>
      </w:r>
      <w:r w:rsidR="002472A4">
        <w:rPr>
          <w:rFonts w:ascii="Arial" w:hAnsi="Arial" w:cs="Arial"/>
          <w:i/>
        </w:rPr>
        <w:t xml:space="preserve"> v društvih in </w:t>
      </w:r>
      <w:r w:rsidR="002472A4">
        <w:rPr>
          <w:rFonts w:ascii="Arial" w:hAnsi="Arial" w:cs="Arial"/>
          <w:i/>
        </w:rPr>
        <w:lastRenderedPageBreak/>
        <w:t>nevladnih organizacijah v letu</w:t>
      </w:r>
      <w:r w:rsidR="007709FA" w:rsidRPr="00416F76">
        <w:rPr>
          <w:rFonts w:ascii="Arial" w:hAnsi="Arial" w:cs="Arial"/>
          <w:i/>
        </w:rPr>
        <w:t xml:space="preserve"> 201</w:t>
      </w:r>
      <w:r w:rsidR="009933C7">
        <w:rPr>
          <w:rFonts w:ascii="Arial" w:hAnsi="Arial" w:cs="Arial"/>
          <w:i/>
        </w:rPr>
        <w:t>8</w:t>
      </w:r>
      <w:r w:rsidR="004E09AA" w:rsidRPr="00416F76">
        <w:rPr>
          <w:rFonts w:ascii="Arial" w:hAnsi="Arial" w:cs="Arial"/>
          <w:i/>
        </w:rPr>
        <w:t xml:space="preserve"> - </w:t>
      </w:r>
      <w:r w:rsidRPr="00416F76">
        <w:rPr>
          <w:rFonts w:ascii="Arial" w:hAnsi="Arial" w:cs="Arial"/>
          <w:i/>
        </w:rPr>
        <w:t>ne odpiraj!". Na ovojnici mora biti naveden</w:t>
      </w:r>
      <w:r w:rsidR="008019AC">
        <w:rPr>
          <w:rFonts w:ascii="Arial" w:hAnsi="Arial" w:cs="Arial"/>
          <w:i/>
        </w:rPr>
        <w:t>o</w:t>
      </w:r>
      <w:r w:rsidRPr="00416F76">
        <w:rPr>
          <w:rFonts w:ascii="Arial" w:hAnsi="Arial" w:cs="Arial"/>
          <w:i/>
        </w:rPr>
        <w:t xml:space="preserve"> tudi </w:t>
      </w:r>
      <w:r w:rsidR="002472A4">
        <w:rPr>
          <w:rFonts w:ascii="Arial" w:hAnsi="Arial" w:cs="Arial"/>
          <w:i/>
        </w:rPr>
        <w:t xml:space="preserve">ime in priimek </w:t>
      </w:r>
      <w:r w:rsidRPr="00416F76">
        <w:rPr>
          <w:rFonts w:ascii="Arial" w:hAnsi="Arial" w:cs="Arial"/>
          <w:i/>
        </w:rPr>
        <w:t>vlagatelj</w:t>
      </w:r>
      <w:r w:rsidR="002472A4">
        <w:rPr>
          <w:rFonts w:ascii="Arial" w:hAnsi="Arial" w:cs="Arial"/>
          <w:i/>
        </w:rPr>
        <w:t>a ter njegovo stalno bivališče</w:t>
      </w:r>
      <w:r w:rsidRPr="00416F76">
        <w:rPr>
          <w:rFonts w:ascii="Arial" w:hAnsi="Arial" w:cs="Arial"/>
          <w:i/>
        </w:rPr>
        <w:t>.</w:t>
      </w:r>
    </w:p>
    <w:p w:rsidR="002B43C2" w:rsidRPr="00416F76" w:rsidRDefault="002B43C2" w:rsidP="002B43C2">
      <w:pPr>
        <w:jc w:val="both"/>
        <w:rPr>
          <w:rFonts w:ascii="Arial" w:hAnsi="Arial" w:cs="Arial"/>
          <w:b/>
          <w:i/>
        </w:rPr>
      </w:pPr>
    </w:p>
    <w:p w:rsidR="002B43C2" w:rsidRDefault="002B43C2" w:rsidP="002B43C2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Za pravilno oddajo prijave je v pomoč vlagateljem priložena že izdelana naslovnica, ki jo lahko vlagatelj</w:t>
      </w:r>
      <w:r w:rsidR="0072364F" w:rsidRPr="00416F76">
        <w:rPr>
          <w:rFonts w:ascii="Arial" w:hAnsi="Arial" w:cs="Arial"/>
        </w:rPr>
        <w:t>i</w:t>
      </w:r>
      <w:r w:rsidRPr="00416F76">
        <w:rPr>
          <w:rFonts w:ascii="Arial" w:hAnsi="Arial" w:cs="Arial"/>
        </w:rPr>
        <w:t xml:space="preserve"> prilepi</w:t>
      </w:r>
      <w:r w:rsidR="0072364F" w:rsidRPr="00416F76">
        <w:rPr>
          <w:rFonts w:ascii="Arial" w:hAnsi="Arial" w:cs="Arial"/>
        </w:rPr>
        <w:t>te</w:t>
      </w:r>
      <w:r w:rsidRPr="00416F76">
        <w:rPr>
          <w:rFonts w:ascii="Arial" w:hAnsi="Arial" w:cs="Arial"/>
        </w:rPr>
        <w:t xml:space="preserve"> na kuverto za oddajo vloge na javni razpis.</w:t>
      </w:r>
    </w:p>
    <w:p w:rsidR="00D37BA1" w:rsidRPr="00416F76" w:rsidRDefault="00D37BA1" w:rsidP="002B43C2">
      <w:pPr>
        <w:jc w:val="both"/>
        <w:rPr>
          <w:rFonts w:ascii="Arial" w:hAnsi="Arial" w:cs="Arial"/>
        </w:rPr>
      </w:pPr>
    </w:p>
    <w:p w:rsidR="002B43C2" w:rsidRPr="00416F76" w:rsidRDefault="002B43C2" w:rsidP="002B43C2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Šteje se, da je prijava</w:t>
      </w:r>
      <w:r w:rsidR="00E945C9" w:rsidRPr="00416F76">
        <w:rPr>
          <w:rFonts w:ascii="Arial" w:hAnsi="Arial" w:cs="Arial"/>
        </w:rPr>
        <w:t xml:space="preserve"> (vloga)</w:t>
      </w:r>
      <w:r w:rsidRPr="00416F76">
        <w:rPr>
          <w:rFonts w:ascii="Arial" w:hAnsi="Arial" w:cs="Arial"/>
        </w:rPr>
        <w:t xml:space="preserve"> prispela pravočasno, če je bila zadnji dan roka za oddajo prijav oddana na pošti s priporočeno pošiljko ali oddana v sprejemni pisarni Občine Jesenice (pritličje) do </w:t>
      </w:r>
      <w:r w:rsidRPr="00416F76">
        <w:rPr>
          <w:rFonts w:ascii="Arial" w:hAnsi="Arial" w:cs="Arial"/>
          <w:b/>
          <w:u w:val="single"/>
        </w:rPr>
        <w:t>1</w:t>
      </w:r>
      <w:r w:rsidR="00C84B51">
        <w:rPr>
          <w:rFonts w:ascii="Arial" w:hAnsi="Arial" w:cs="Arial"/>
          <w:b/>
          <w:u w:val="single"/>
        </w:rPr>
        <w:t>2</w:t>
      </w:r>
      <w:r w:rsidRPr="00416F76">
        <w:rPr>
          <w:rFonts w:ascii="Arial" w:hAnsi="Arial" w:cs="Arial"/>
          <w:b/>
          <w:u w:val="single"/>
        </w:rPr>
        <w:t>:30 ure.</w:t>
      </w:r>
    </w:p>
    <w:p w:rsidR="002B43C2" w:rsidRPr="00416F76" w:rsidRDefault="002B43C2" w:rsidP="00F64AB3">
      <w:pPr>
        <w:ind w:left="426"/>
        <w:jc w:val="both"/>
        <w:rPr>
          <w:rFonts w:ascii="Arial" w:hAnsi="Arial" w:cs="Arial"/>
          <w:b/>
          <w:i/>
        </w:rPr>
      </w:pPr>
    </w:p>
    <w:p w:rsidR="00BE5AD7" w:rsidRPr="00416F76" w:rsidRDefault="00BE5AD7" w:rsidP="00BE5AD7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Arial" w:hAnsi="Arial" w:cs="Arial"/>
          <w:sz w:val="20"/>
        </w:rPr>
      </w:pPr>
      <w:r w:rsidRPr="00416F76">
        <w:rPr>
          <w:rFonts w:ascii="Arial" w:hAnsi="Arial" w:cs="Arial"/>
          <w:sz w:val="20"/>
        </w:rPr>
        <w:t xml:space="preserve">X. Razpisna dokumentacija </w:t>
      </w:r>
    </w:p>
    <w:p w:rsidR="00486FA6" w:rsidRPr="00416F76" w:rsidRDefault="00486FA6" w:rsidP="00486FA6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Razpisno dokumentacijo pripravi pristojni oddelek občinske uprave z vsemi podatki, ki omogočajo vlagateljem izdelati popolno vlogo.</w:t>
      </w:r>
    </w:p>
    <w:p w:rsidR="00486FA6" w:rsidRPr="00416F76" w:rsidRDefault="00486FA6" w:rsidP="00486FA6">
      <w:pPr>
        <w:rPr>
          <w:rFonts w:ascii="Arial" w:hAnsi="Arial" w:cs="Arial"/>
        </w:rPr>
      </w:pPr>
    </w:p>
    <w:p w:rsidR="00486FA6" w:rsidRPr="00416F76" w:rsidRDefault="00486FA6" w:rsidP="00486FA6">
      <w:p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Razpisna dokumentacija vsebuje: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obrazec vloge z navodili,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višino sredstev, ki je na razpolago za predmet javnega razpisa,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način določanja deleža, ki ga prejme posamezni vlagatelj,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osnutek pogodbe,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navedbo potrebnih dokumentov, ki jih mora vlagatelj predložiti kot dokazilo, da izpolnjuje pogoje za kandidiranje na razpisana sredstva,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navedba vrste meril s pomočjo katerih se med tistimi, ki izpolnjujejo pogoje izberejo prejemniki sredstev, način njihove uporabe in pomen posameznih meril;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navedba o tem, kdo z upravnim aktom odloči o dodelitvi sredstev in kdo o pritožbi zoper ta sklep,</w:t>
      </w:r>
    </w:p>
    <w:p w:rsidR="00486FA6" w:rsidRPr="00416F76" w:rsidRDefault="00486FA6" w:rsidP="00486FA6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416F76">
        <w:rPr>
          <w:rFonts w:ascii="Arial" w:hAnsi="Arial" w:cs="Arial"/>
        </w:rPr>
        <w:t>navedbo, da bo vloga, ki jo vlagatelj pošlje po preteku razpisnega roka prepozna.</w:t>
      </w:r>
    </w:p>
    <w:p w:rsidR="00BE5AD7" w:rsidRPr="00416F76" w:rsidRDefault="00BE5AD7" w:rsidP="00F64AB3">
      <w:pPr>
        <w:ind w:left="426"/>
        <w:jc w:val="both"/>
        <w:rPr>
          <w:rFonts w:ascii="Arial" w:hAnsi="Arial" w:cs="Arial"/>
          <w:b/>
          <w:i/>
        </w:rPr>
      </w:pPr>
    </w:p>
    <w:p w:rsidR="00BE5AD7" w:rsidRPr="00416F76" w:rsidRDefault="00BE5AD7" w:rsidP="00BE5AD7">
      <w:pPr>
        <w:pStyle w:val="Naslov4"/>
        <w:rPr>
          <w:rFonts w:cs="Arial"/>
          <w:sz w:val="20"/>
        </w:rPr>
      </w:pPr>
      <w:r w:rsidRPr="00416F76">
        <w:rPr>
          <w:rFonts w:cs="Arial"/>
          <w:sz w:val="20"/>
        </w:rPr>
        <w:t>X</w:t>
      </w:r>
      <w:r w:rsidR="004972D9">
        <w:rPr>
          <w:rFonts w:cs="Arial"/>
          <w:sz w:val="20"/>
        </w:rPr>
        <w:t>I</w:t>
      </w:r>
      <w:r w:rsidR="00B13D9A" w:rsidRPr="00416F76">
        <w:rPr>
          <w:rFonts w:cs="Arial"/>
          <w:sz w:val="20"/>
        </w:rPr>
        <w:t xml:space="preserve">. </w:t>
      </w:r>
      <w:r w:rsidRPr="00416F76">
        <w:rPr>
          <w:rFonts w:cs="Arial"/>
          <w:sz w:val="20"/>
        </w:rPr>
        <w:t>Kraj, čas in oseba, pri kateri lahko zainteresirani dvignejo razpisno dokumentacijo</w:t>
      </w:r>
    </w:p>
    <w:p w:rsidR="009D42EB" w:rsidRDefault="009D42EB" w:rsidP="00BE5AD7">
      <w:pPr>
        <w:pStyle w:val="Naslov4"/>
        <w:rPr>
          <w:rFonts w:cs="Arial"/>
          <w:b w:val="0"/>
          <w:sz w:val="20"/>
        </w:rPr>
      </w:pPr>
      <w:r w:rsidRPr="00416F76">
        <w:rPr>
          <w:rFonts w:cs="Arial"/>
          <w:b w:val="0"/>
          <w:sz w:val="20"/>
        </w:rPr>
        <w:t xml:space="preserve">Razpisna dokumentacija (prijava) je na voljo na spletni strani </w:t>
      </w:r>
      <w:hyperlink r:id="rId8" w:history="1">
        <w:r w:rsidRPr="00416F76">
          <w:rPr>
            <w:rFonts w:cs="Arial"/>
            <w:b w:val="0"/>
            <w:color w:val="000000"/>
            <w:sz w:val="20"/>
          </w:rPr>
          <w:t>www.jesenice.si</w:t>
        </w:r>
      </w:hyperlink>
      <w:r w:rsidRPr="00416F76">
        <w:rPr>
          <w:rFonts w:cs="Arial"/>
          <w:b w:val="0"/>
          <w:color w:val="000000"/>
          <w:sz w:val="20"/>
        </w:rPr>
        <w:t xml:space="preserve"> pod rubriko »Javna naročila in razpisi«. Vlagatelji lahko prevzamejo </w:t>
      </w:r>
      <w:r w:rsidRPr="00416F76">
        <w:rPr>
          <w:rFonts w:cs="Arial"/>
          <w:b w:val="0"/>
          <w:sz w:val="20"/>
        </w:rPr>
        <w:t>razpisno dokumentacijo tudi na Občini Jesenice, Cesta železarjev 6, 4270 Jesenice, vsak delavnik od 8.00 do 12.30 (v sobi II / 7). Dodatne informacije lahko vlagatelji dobijo po tel. 04/ 5869 212 pri Barbari Toman</w:t>
      </w:r>
      <w:r w:rsidR="00D37BA1">
        <w:rPr>
          <w:rFonts w:cs="Arial"/>
          <w:b w:val="0"/>
          <w:sz w:val="20"/>
        </w:rPr>
        <w:t>.</w:t>
      </w:r>
    </w:p>
    <w:p w:rsidR="00744DA6" w:rsidRDefault="00744DA6" w:rsidP="00744DA6"/>
    <w:p w:rsidR="00A1194D" w:rsidRPr="00416F76" w:rsidRDefault="00925786" w:rsidP="00B13D9A">
      <w:pPr>
        <w:pStyle w:val="Naslov4"/>
        <w:rPr>
          <w:rFonts w:cs="Arial"/>
          <w:sz w:val="20"/>
        </w:rPr>
      </w:pPr>
      <w:r w:rsidRPr="00416F76">
        <w:rPr>
          <w:rFonts w:cs="Arial"/>
          <w:sz w:val="20"/>
        </w:rPr>
        <w:t>X</w:t>
      </w:r>
      <w:r w:rsidR="00FC1436" w:rsidRPr="00416F76">
        <w:rPr>
          <w:rFonts w:cs="Arial"/>
          <w:sz w:val="20"/>
        </w:rPr>
        <w:t>I</w:t>
      </w:r>
      <w:r w:rsidR="004972D9">
        <w:rPr>
          <w:rFonts w:cs="Arial"/>
          <w:sz w:val="20"/>
        </w:rPr>
        <w:t>I</w:t>
      </w:r>
      <w:r w:rsidR="00B13D9A" w:rsidRPr="00416F76">
        <w:rPr>
          <w:rFonts w:cs="Arial"/>
          <w:sz w:val="20"/>
        </w:rPr>
        <w:t xml:space="preserve">.  </w:t>
      </w:r>
      <w:r w:rsidR="00CD05AD" w:rsidRPr="00416F76">
        <w:rPr>
          <w:rFonts w:cs="Arial"/>
          <w:sz w:val="20"/>
        </w:rPr>
        <w:t>Datum</w:t>
      </w:r>
      <w:r w:rsidR="00A1194D" w:rsidRPr="00416F76">
        <w:rPr>
          <w:rFonts w:cs="Arial"/>
          <w:sz w:val="20"/>
        </w:rPr>
        <w:t xml:space="preserve"> obravnavanja vlog</w:t>
      </w:r>
    </w:p>
    <w:p w:rsidR="009D42EB" w:rsidRPr="00416F76" w:rsidRDefault="009D42EB" w:rsidP="009D42EB">
      <w:pPr>
        <w:pStyle w:val="Telobesedila3"/>
        <w:jc w:val="both"/>
        <w:rPr>
          <w:rFonts w:ascii="Arial" w:hAnsi="Arial" w:cs="Arial"/>
          <w:sz w:val="20"/>
          <w:szCs w:val="20"/>
        </w:rPr>
      </w:pPr>
      <w:r w:rsidRPr="00416F76">
        <w:rPr>
          <w:rFonts w:ascii="Arial" w:hAnsi="Arial" w:cs="Arial"/>
          <w:sz w:val="20"/>
          <w:szCs w:val="20"/>
        </w:rPr>
        <w:t>Komisija za odpiranje</w:t>
      </w:r>
      <w:r w:rsidR="00EE1DD7">
        <w:rPr>
          <w:rFonts w:ascii="Arial" w:hAnsi="Arial" w:cs="Arial"/>
          <w:sz w:val="20"/>
          <w:szCs w:val="20"/>
        </w:rPr>
        <w:t xml:space="preserve"> </w:t>
      </w:r>
      <w:r w:rsidR="00EE1DD7" w:rsidRPr="00EE1DD7">
        <w:rPr>
          <w:rFonts w:ascii="Arial" w:hAnsi="Arial" w:cs="Arial"/>
          <w:sz w:val="20"/>
          <w:szCs w:val="20"/>
        </w:rPr>
        <w:t xml:space="preserve">vlog </w:t>
      </w:r>
      <w:r w:rsidRPr="002F3809">
        <w:rPr>
          <w:rFonts w:ascii="Arial" w:hAnsi="Arial" w:cs="Arial"/>
          <w:sz w:val="20"/>
          <w:szCs w:val="20"/>
        </w:rPr>
        <w:t xml:space="preserve">bo </w:t>
      </w:r>
      <w:r w:rsidR="00CC44C7">
        <w:rPr>
          <w:rFonts w:ascii="Arial" w:hAnsi="Arial" w:cs="Arial"/>
          <w:sz w:val="20"/>
          <w:szCs w:val="20"/>
        </w:rPr>
        <w:t>dne 27. 6. 2018</w:t>
      </w:r>
      <w:r w:rsidRPr="00EE1DD7">
        <w:rPr>
          <w:rFonts w:ascii="Arial" w:hAnsi="Arial" w:cs="Arial"/>
          <w:sz w:val="20"/>
          <w:szCs w:val="20"/>
        </w:rPr>
        <w:t xml:space="preserve"> odprla</w:t>
      </w:r>
      <w:r w:rsidRPr="00416F76">
        <w:rPr>
          <w:rFonts w:ascii="Arial" w:hAnsi="Arial" w:cs="Arial"/>
          <w:sz w:val="20"/>
          <w:szCs w:val="20"/>
        </w:rPr>
        <w:t xml:space="preserve"> pravočasno prispele vloge in ugotovila ali izpolnjujejo razpisne pogoje. Odpiranje vlog ni javno. Vloge, ki bodo prispele po preteku razpisnega roka, bodo s sklepom zavržene. </w:t>
      </w:r>
    </w:p>
    <w:p w:rsidR="00902246" w:rsidRPr="00416F76" w:rsidRDefault="00902246" w:rsidP="00412AB8">
      <w:pPr>
        <w:pStyle w:val="Naslov4"/>
        <w:rPr>
          <w:rFonts w:cs="Arial"/>
          <w:sz w:val="20"/>
        </w:rPr>
      </w:pPr>
    </w:p>
    <w:p w:rsidR="00412AB8" w:rsidRPr="00416F76" w:rsidRDefault="009D42EB" w:rsidP="00412AB8">
      <w:pPr>
        <w:pStyle w:val="Naslov4"/>
        <w:rPr>
          <w:rFonts w:cs="Arial"/>
          <w:sz w:val="20"/>
        </w:rPr>
      </w:pPr>
      <w:r w:rsidRPr="00416F76">
        <w:rPr>
          <w:rFonts w:cs="Arial"/>
          <w:sz w:val="20"/>
        </w:rPr>
        <w:t>XI</w:t>
      </w:r>
      <w:r w:rsidR="00E959D0">
        <w:rPr>
          <w:rFonts w:cs="Arial"/>
          <w:sz w:val="20"/>
        </w:rPr>
        <w:t>I</w:t>
      </w:r>
      <w:r w:rsidR="004972D9">
        <w:rPr>
          <w:rFonts w:cs="Arial"/>
          <w:sz w:val="20"/>
        </w:rPr>
        <w:t>I</w:t>
      </w:r>
      <w:r w:rsidR="00412AB8" w:rsidRPr="00416F76">
        <w:rPr>
          <w:rFonts w:cs="Arial"/>
          <w:sz w:val="20"/>
        </w:rPr>
        <w:t>. Rok, v katerem bodo vlagatelji obveščeni o izidu javnega razpisa</w:t>
      </w:r>
    </w:p>
    <w:p w:rsidR="008601CB" w:rsidRPr="00416F76" w:rsidRDefault="00A1194D" w:rsidP="008601CB">
      <w:pPr>
        <w:pStyle w:val="Naslov4"/>
        <w:rPr>
          <w:rFonts w:cs="Arial"/>
          <w:b w:val="0"/>
          <w:sz w:val="20"/>
        </w:rPr>
      </w:pPr>
      <w:r w:rsidRPr="00416F76">
        <w:rPr>
          <w:rFonts w:cs="Arial"/>
          <w:b w:val="0"/>
          <w:sz w:val="20"/>
        </w:rPr>
        <w:t xml:space="preserve">Vsi vlagatelji bodo v roku 30 dni po sprejeti odločitvi obveščeni o izidu javnega razpisa. </w:t>
      </w:r>
      <w:r w:rsidR="00E46FA9" w:rsidRPr="00416F76">
        <w:rPr>
          <w:rFonts w:cs="Arial"/>
          <w:b w:val="0"/>
          <w:sz w:val="20"/>
        </w:rPr>
        <w:t xml:space="preserve">Na podlagi končnega predloga strokovne komisije direktor občinske uprave oz. od njega pooblaščen organ izda o vseh ustreznih vlogah iz istega področja upravni akt, s katerimi odloči, katere programe oziroma projekte se sprejme v sofinanciranje. </w:t>
      </w:r>
      <w:r w:rsidR="009D42EB" w:rsidRPr="00416F76">
        <w:rPr>
          <w:rFonts w:cs="Arial"/>
          <w:b w:val="0"/>
          <w:sz w:val="20"/>
        </w:rPr>
        <w:t>Vlagatelj lahko vloži zoper upravni akt pritožbo v roku 15 (petnajst) dni od vročitve. O pritožbi odloča župan.</w:t>
      </w:r>
      <w:r w:rsidR="00FC1436" w:rsidRPr="00416F76">
        <w:rPr>
          <w:rFonts w:cs="Arial"/>
          <w:b w:val="0"/>
          <w:sz w:val="20"/>
        </w:rPr>
        <w:t xml:space="preserve"> Po pravnomočnosti upravnega akta, se sklene z izbranimi vlagatelji pogodba o sofinanciranju </w:t>
      </w:r>
      <w:r w:rsidR="008019AC">
        <w:rPr>
          <w:rFonts w:cs="Arial"/>
          <w:b w:val="0"/>
          <w:sz w:val="20"/>
        </w:rPr>
        <w:t>mladinskega dela.</w:t>
      </w:r>
      <w:r w:rsidR="00FC1436" w:rsidRPr="00416F76">
        <w:rPr>
          <w:rFonts w:cs="Arial"/>
          <w:b w:val="0"/>
          <w:sz w:val="20"/>
        </w:rPr>
        <w:t xml:space="preserve"> </w:t>
      </w:r>
    </w:p>
    <w:p w:rsidR="00E46FA9" w:rsidRPr="00416F76" w:rsidRDefault="00E46FA9" w:rsidP="00E46FA9">
      <w:pPr>
        <w:jc w:val="both"/>
        <w:rPr>
          <w:rFonts w:ascii="Arial" w:hAnsi="Arial" w:cs="Arial"/>
        </w:rPr>
      </w:pPr>
    </w:p>
    <w:p w:rsidR="00D95876" w:rsidRPr="00416F76" w:rsidRDefault="00D95876" w:rsidP="008F1BB9">
      <w:pPr>
        <w:tabs>
          <w:tab w:val="left" w:pos="3600"/>
        </w:tabs>
        <w:rPr>
          <w:rFonts w:ascii="Arial" w:hAnsi="Arial" w:cs="Arial"/>
          <w:highlight w:val="green"/>
        </w:rPr>
      </w:pPr>
    </w:p>
    <w:p w:rsidR="007E4700" w:rsidRPr="00416F76" w:rsidRDefault="007E4700" w:rsidP="00FC4CA7">
      <w:pPr>
        <w:rPr>
          <w:rFonts w:ascii="Arial" w:hAnsi="Arial" w:cs="Arial"/>
          <w:highlight w:val="green"/>
        </w:rPr>
      </w:pPr>
    </w:p>
    <w:p w:rsidR="00D95876" w:rsidRPr="00416F76" w:rsidRDefault="00D95876" w:rsidP="00FC4CA7">
      <w:pPr>
        <w:rPr>
          <w:rFonts w:ascii="Arial" w:hAnsi="Arial" w:cs="Arial"/>
          <w:highlight w:val="gree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1"/>
        <w:gridCol w:w="2610"/>
        <w:gridCol w:w="3849"/>
      </w:tblGrid>
      <w:tr w:rsidR="00D95876" w:rsidRPr="00416F76">
        <w:tc>
          <w:tcPr>
            <w:tcW w:w="2680" w:type="dxa"/>
          </w:tcPr>
          <w:p w:rsidR="00D95876" w:rsidRPr="00416F76" w:rsidRDefault="00D95876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2680" w:type="dxa"/>
          </w:tcPr>
          <w:p w:rsidR="00D95876" w:rsidRPr="00416F76" w:rsidRDefault="00D9587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  <w:tc>
          <w:tcPr>
            <w:tcW w:w="3926" w:type="dxa"/>
          </w:tcPr>
          <w:p w:rsidR="00DA7FC3" w:rsidRPr="00416F76" w:rsidRDefault="008F6664">
            <w:pPr>
              <w:jc w:val="center"/>
              <w:rPr>
                <w:rFonts w:ascii="Arial" w:hAnsi="Arial" w:cs="Arial"/>
                <w:b/>
                <w:noProof/>
              </w:rPr>
            </w:pPr>
            <w:r w:rsidRPr="00416F76">
              <w:rPr>
                <w:rFonts w:ascii="Arial" w:hAnsi="Arial" w:cs="Arial"/>
                <w:b/>
              </w:rPr>
              <w:t>Ž</w:t>
            </w:r>
            <w:r w:rsidR="00DA7FC3" w:rsidRPr="00416F76">
              <w:rPr>
                <w:rFonts w:ascii="Arial" w:hAnsi="Arial" w:cs="Arial"/>
                <w:b/>
              </w:rPr>
              <w:t>UPAN</w:t>
            </w:r>
          </w:p>
          <w:p w:rsidR="00D95876" w:rsidRPr="00416F76" w:rsidRDefault="008F6664">
            <w:pPr>
              <w:jc w:val="center"/>
              <w:rPr>
                <w:rFonts w:ascii="Arial" w:hAnsi="Arial" w:cs="Arial"/>
                <w:b/>
              </w:rPr>
            </w:pPr>
            <w:r w:rsidRPr="00416F76">
              <w:rPr>
                <w:rFonts w:ascii="Arial" w:hAnsi="Arial" w:cs="Arial"/>
                <w:b/>
                <w:noProof/>
              </w:rPr>
              <w:t>Tomaž Tom Mencinger</w:t>
            </w:r>
          </w:p>
        </w:tc>
      </w:tr>
    </w:tbl>
    <w:p w:rsidR="00D95876" w:rsidRPr="00416F76" w:rsidRDefault="00D95876" w:rsidP="009139F2">
      <w:pPr>
        <w:rPr>
          <w:rFonts w:ascii="Arial" w:hAnsi="Arial" w:cs="Arial"/>
        </w:rPr>
      </w:pPr>
    </w:p>
    <w:p w:rsidR="00D95876" w:rsidRPr="00416F76" w:rsidRDefault="00D95876" w:rsidP="009139F2">
      <w:pPr>
        <w:rPr>
          <w:rFonts w:ascii="Arial" w:hAnsi="Arial" w:cs="Arial"/>
        </w:rPr>
      </w:pPr>
    </w:p>
    <w:p w:rsidR="00D95876" w:rsidRPr="00416F76" w:rsidRDefault="00D95876" w:rsidP="00FC4CA7">
      <w:pPr>
        <w:rPr>
          <w:rFonts w:ascii="Arial" w:hAnsi="Arial" w:cs="Arial"/>
        </w:rPr>
      </w:pPr>
    </w:p>
    <w:p w:rsidR="00D95876" w:rsidRPr="00416F76" w:rsidRDefault="00D95876" w:rsidP="00FC4CA7">
      <w:pPr>
        <w:rPr>
          <w:rFonts w:ascii="Arial" w:hAnsi="Arial" w:cs="Arial"/>
        </w:rPr>
      </w:pPr>
    </w:p>
    <w:p w:rsidR="00D95876" w:rsidRPr="00416F76" w:rsidRDefault="00D95876" w:rsidP="00FC4CA7">
      <w:pPr>
        <w:rPr>
          <w:rFonts w:ascii="Arial" w:hAnsi="Arial" w:cs="Arial"/>
        </w:rPr>
        <w:sectPr w:rsidR="00D95876" w:rsidRPr="00416F76" w:rsidSect="008C2000"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:rsidR="00547905" w:rsidRPr="00416F76" w:rsidRDefault="00547905" w:rsidP="00FC4CA7">
      <w:pPr>
        <w:rPr>
          <w:rFonts w:ascii="Arial" w:hAnsi="Arial" w:cs="Arial"/>
        </w:rPr>
      </w:pPr>
    </w:p>
    <w:sectPr w:rsidR="00547905" w:rsidRPr="00416F76" w:rsidSect="00D95876">
      <w:headerReference w:type="first" r:id="rId12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DA2" w:rsidRDefault="00163DA2">
      <w:r>
        <w:separator/>
      </w:r>
    </w:p>
  </w:endnote>
  <w:endnote w:type="continuationSeparator" w:id="0">
    <w:p w:rsidR="00163DA2" w:rsidRDefault="0016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45" w:rsidRDefault="00907C45" w:rsidP="00F43A0A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907C45" w:rsidRDefault="00907C45" w:rsidP="008C2000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45" w:rsidRDefault="00907C45" w:rsidP="00F43A0A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3566E3">
      <w:rPr>
        <w:rStyle w:val="tevilkastrani"/>
        <w:noProof/>
      </w:rPr>
      <w:t>1</w:t>
    </w:r>
    <w:r>
      <w:rPr>
        <w:rStyle w:val="tevilkastrani"/>
      </w:rPr>
      <w:fldChar w:fldCharType="end"/>
    </w:r>
  </w:p>
  <w:p w:rsidR="00907C45" w:rsidRDefault="00907C45" w:rsidP="008C200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DA2" w:rsidRDefault="00163DA2">
      <w:r>
        <w:separator/>
      </w:r>
    </w:p>
  </w:footnote>
  <w:footnote w:type="continuationSeparator" w:id="0">
    <w:p w:rsidR="00163DA2" w:rsidRDefault="00163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45" w:rsidRDefault="00907C45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9pt;height:44.25pt;mso-position-horizontal:left" o:ole="" o:allowoverlap="f">
          <v:imagedata r:id="rId1" o:title="" grayscale="t" bilevel="t"/>
        </v:shape>
        <o:OLEObject Type="Embed" ProgID="MS_ClipArt_Gallery.5" ShapeID="_x0000_i1026" DrawAspect="Content" ObjectID="_1589949720" r:id="rId2"/>
      </w:object>
    </w:r>
  </w:p>
  <w:p w:rsidR="00907C45" w:rsidRPr="009F7660" w:rsidRDefault="00907C45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907C45" w:rsidRPr="009139F2" w:rsidRDefault="00907C45" w:rsidP="00575F92">
    <w:pPr>
      <w:pStyle w:val="Naslov1"/>
      <w:jc w:val="center"/>
      <w:rPr>
        <w:rFonts w:ascii="Verdana" w:hAnsi="Verdana" w:cs="Arial"/>
        <w:b/>
        <w:bCs/>
        <w:sz w:val="18"/>
      </w:rPr>
    </w:pPr>
    <w:r>
      <w:rPr>
        <w:rFonts w:ascii="Verdana" w:hAnsi="Verdana" w:cs="Arial"/>
        <w:b/>
        <w:bCs/>
        <w:noProof/>
        <w:sz w:val="18"/>
      </w:rPr>
      <w:t>Ž U P A N</w:t>
    </w:r>
  </w:p>
  <w:p w:rsidR="00907C45" w:rsidRPr="007A3196" w:rsidRDefault="00907C45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907C45" w:rsidRPr="007A3196" w:rsidRDefault="00907C45" w:rsidP="00575F92">
    <w:pPr>
      <w:pStyle w:val="Glava"/>
      <w:jc w:val="center"/>
      <w:rPr>
        <w:rFonts w:ascii="Verdana" w:hAnsi="Verdana" w:cs="Arial"/>
        <w:bCs/>
        <w:sz w:val="18"/>
      </w:rPr>
    </w:pPr>
  </w:p>
  <w:p w:rsidR="00907C45" w:rsidRPr="007A3196" w:rsidRDefault="00907C45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Pr="001C0E3E">
      <w:rPr>
        <w:rFonts w:ascii="Verdana" w:hAnsi="Verdana" w:cs="Arial"/>
        <w:bCs/>
        <w:noProof/>
        <w:sz w:val="18"/>
      </w:rPr>
      <w:t>231</w:t>
    </w:r>
    <w:r w:rsidRPr="007A3196">
      <w:rPr>
        <w:rFonts w:ascii="Verdana" w:hAnsi="Verdana" w:cs="Arial"/>
        <w:bCs/>
        <w:sz w:val="18"/>
      </w:rPr>
      <w:t xml:space="preserve"> / fax: 04 58 69 </w:t>
    </w:r>
    <w:r w:rsidRPr="001C0E3E">
      <w:rPr>
        <w:rFonts w:ascii="Verdana" w:hAnsi="Verdana" w:cs="Arial"/>
        <w:bCs/>
        <w:noProof/>
        <w:sz w:val="18"/>
      </w:rPr>
      <w:t>270</w:t>
    </w:r>
    <w:r w:rsidRPr="007A3196">
      <w:rPr>
        <w:rFonts w:ascii="Verdana" w:hAnsi="Verdana" w:cs="Arial"/>
        <w:bCs/>
        <w:sz w:val="18"/>
      </w:rPr>
      <w:t xml:space="preserve">/ e-pošta: </w:t>
    </w:r>
    <w:r>
      <w:rPr>
        <w:rFonts w:ascii="Verdana" w:hAnsi="Verdana" w:cs="Arial"/>
        <w:bCs/>
        <w:noProof/>
        <w:sz w:val="18"/>
      </w:rPr>
      <w:t>tom.mencinger</w:t>
    </w:r>
    <w:r w:rsidRPr="001C0E3E">
      <w:rPr>
        <w:rFonts w:ascii="Verdana" w:hAnsi="Verdana" w:cs="Arial"/>
        <w:bCs/>
        <w:noProof/>
        <w:sz w:val="18"/>
      </w:rPr>
      <w:t>@jesenice.si</w:t>
    </w:r>
  </w:p>
  <w:p w:rsidR="00907C45" w:rsidRPr="007A3196" w:rsidRDefault="00907C45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907C45" w:rsidRDefault="00907C45" w:rsidP="00575F92">
    <w:pPr>
      <w:pStyle w:val="Glava"/>
      <w:pBdr>
        <w:bottom w:val="thinThickSmallGap" w:sz="18" w:space="1" w:color="auto"/>
      </w:pBd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C45" w:rsidRDefault="00907C45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39pt;height:44.25pt;mso-position-horizontal:left" o:ole="" o:allowoverlap="f">
          <v:imagedata r:id="rId1" o:title="" grayscale="t" bilevel="t"/>
        </v:shape>
        <o:OLEObject Type="Embed" ProgID="MS_ClipArt_Gallery.5" ShapeID="_x0000_i1027" DrawAspect="Content" ObjectID="_1589949721" r:id="rId2"/>
      </w:object>
    </w:r>
  </w:p>
  <w:p w:rsidR="00907C45" w:rsidRPr="009F7660" w:rsidRDefault="00907C45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907C45" w:rsidRPr="009139F2" w:rsidRDefault="00907C45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1C0E3E">
      <w:rPr>
        <w:rFonts w:ascii="Verdana" w:hAnsi="Verdana" w:cs="Arial"/>
        <w:b/>
        <w:bCs/>
        <w:noProof/>
        <w:sz w:val="18"/>
      </w:rPr>
      <w:t>Kabinet župana</w:t>
    </w:r>
  </w:p>
  <w:p w:rsidR="00907C45" w:rsidRPr="007A3196" w:rsidRDefault="00907C45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907C45" w:rsidRPr="007A3196" w:rsidRDefault="00907C45" w:rsidP="00575F92">
    <w:pPr>
      <w:pStyle w:val="Glava"/>
      <w:jc w:val="center"/>
      <w:rPr>
        <w:rFonts w:ascii="Verdana" w:hAnsi="Verdana" w:cs="Arial"/>
        <w:bCs/>
        <w:sz w:val="18"/>
      </w:rPr>
    </w:pPr>
  </w:p>
  <w:p w:rsidR="00907C45" w:rsidRPr="007A3196" w:rsidRDefault="00907C45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Pr="001C0E3E">
      <w:rPr>
        <w:rFonts w:ascii="Verdana" w:hAnsi="Verdana" w:cs="Arial"/>
        <w:bCs/>
        <w:noProof/>
        <w:sz w:val="18"/>
      </w:rPr>
      <w:t>231</w:t>
    </w:r>
    <w:r w:rsidRPr="007A3196">
      <w:rPr>
        <w:rFonts w:ascii="Verdana" w:hAnsi="Verdana" w:cs="Arial"/>
        <w:bCs/>
        <w:sz w:val="18"/>
      </w:rPr>
      <w:t xml:space="preserve"> / </w:t>
    </w:r>
    <w:r w:rsidRPr="007A3196">
      <w:rPr>
        <w:rFonts w:ascii="Verdana" w:hAnsi="Verdana" w:cs="Arial"/>
        <w:bCs/>
        <w:sz w:val="18"/>
      </w:rPr>
      <w:t xml:space="preserve">fax: 04 58 69 </w:t>
    </w:r>
    <w:r w:rsidRPr="001C0E3E">
      <w:rPr>
        <w:rFonts w:ascii="Verdana" w:hAnsi="Verdana" w:cs="Arial"/>
        <w:bCs/>
        <w:noProof/>
        <w:sz w:val="18"/>
      </w:rPr>
      <w:t>270</w:t>
    </w:r>
    <w:r w:rsidRPr="007A3196">
      <w:rPr>
        <w:rFonts w:ascii="Verdana" w:hAnsi="Verdana" w:cs="Arial"/>
        <w:bCs/>
        <w:sz w:val="18"/>
      </w:rPr>
      <w:t xml:space="preserve">/ e-pošta: </w:t>
    </w:r>
    <w:r w:rsidRPr="001C0E3E">
      <w:rPr>
        <w:rFonts w:ascii="Verdana" w:hAnsi="Verdana" w:cs="Arial"/>
        <w:bCs/>
        <w:noProof/>
        <w:sz w:val="18"/>
      </w:rPr>
      <w:t>alenka.justin@jesenice.si</w:t>
    </w:r>
  </w:p>
  <w:p w:rsidR="00907C45" w:rsidRPr="007A3196" w:rsidRDefault="00907C45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907C45" w:rsidRDefault="00907C45" w:rsidP="00575F92">
    <w:pPr>
      <w:pStyle w:val="Glava"/>
      <w:pBdr>
        <w:bottom w:val="thinThickSmallGap" w:sz="18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508B4"/>
    <w:multiLevelType w:val="hybridMultilevel"/>
    <w:tmpl w:val="44D4CC7A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E3F96"/>
    <w:multiLevelType w:val="hybridMultilevel"/>
    <w:tmpl w:val="376EF1A4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A0B46"/>
    <w:multiLevelType w:val="hybridMultilevel"/>
    <w:tmpl w:val="822654F2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5477F"/>
    <w:multiLevelType w:val="singleLevel"/>
    <w:tmpl w:val="135C0C98"/>
    <w:lvl w:ilvl="0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E97734"/>
    <w:multiLevelType w:val="hybridMultilevel"/>
    <w:tmpl w:val="C09A8E16"/>
    <w:lvl w:ilvl="0" w:tplc="920A07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442EE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8" w15:restartNumberingAfterBreak="0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4C2A3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83DF8"/>
    <w:multiLevelType w:val="hybridMultilevel"/>
    <w:tmpl w:val="354AC9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40956"/>
    <w:multiLevelType w:val="hybridMultilevel"/>
    <w:tmpl w:val="C65C4B9C"/>
    <w:lvl w:ilvl="0" w:tplc="96FA77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A04D54"/>
    <w:multiLevelType w:val="singleLevel"/>
    <w:tmpl w:val="B9A47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4" w15:restartNumberingAfterBreak="0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5" w15:restartNumberingAfterBreak="0">
    <w:nsid w:val="53202ED1"/>
    <w:multiLevelType w:val="hybridMultilevel"/>
    <w:tmpl w:val="6C54746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D329C"/>
    <w:multiLevelType w:val="hybridMultilevel"/>
    <w:tmpl w:val="4202D06A"/>
    <w:lvl w:ilvl="0" w:tplc="15FEF8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46706D"/>
    <w:multiLevelType w:val="hybridMultilevel"/>
    <w:tmpl w:val="8D7C677E"/>
    <w:lvl w:ilvl="0" w:tplc="AE101038">
      <w:start w:val="3"/>
      <w:numFmt w:val="none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9C2221F"/>
    <w:multiLevelType w:val="hybridMultilevel"/>
    <w:tmpl w:val="F94472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01704"/>
    <w:multiLevelType w:val="hybridMultilevel"/>
    <w:tmpl w:val="39C0FADA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BF1C2A"/>
    <w:multiLevelType w:val="hybridMultilevel"/>
    <w:tmpl w:val="F96C326E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10CC0"/>
    <w:multiLevelType w:val="hybridMultilevel"/>
    <w:tmpl w:val="28CA33E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0C60F2"/>
    <w:multiLevelType w:val="singleLevel"/>
    <w:tmpl w:val="3FBC6134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B64604"/>
    <w:multiLevelType w:val="hybridMultilevel"/>
    <w:tmpl w:val="A2C4E268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24E8D"/>
    <w:multiLevelType w:val="hybridMultilevel"/>
    <w:tmpl w:val="9EB40A86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74470E75"/>
    <w:multiLevelType w:val="hybridMultilevel"/>
    <w:tmpl w:val="A064B0E6"/>
    <w:lvl w:ilvl="0" w:tplc="AE101038">
      <w:start w:val="3"/>
      <w:numFmt w:val="none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748864BF"/>
    <w:multiLevelType w:val="hybridMultilevel"/>
    <w:tmpl w:val="904E864C"/>
    <w:lvl w:ilvl="0" w:tplc="6C686A4C">
      <w:start w:val="1"/>
      <w:numFmt w:val="bullet"/>
      <w:lvlText w:val="-"/>
      <w:lvlJc w:val="left"/>
      <w:pPr>
        <w:tabs>
          <w:tab w:val="num" w:pos="360"/>
        </w:tabs>
        <w:ind w:left="643" w:hanging="283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043A8"/>
    <w:multiLevelType w:val="singleLevel"/>
    <w:tmpl w:val="BEA677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B9547A0"/>
    <w:multiLevelType w:val="hybridMultilevel"/>
    <w:tmpl w:val="B6A2E490"/>
    <w:lvl w:ilvl="0" w:tplc="5B1815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27241"/>
    <w:multiLevelType w:val="hybridMultilevel"/>
    <w:tmpl w:val="8ED274AE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5"/>
  </w:num>
  <w:num w:numId="4">
    <w:abstractNumId w:val="9"/>
  </w:num>
  <w:num w:numId="5">
    <w:abstractNumId w:val="14"/>
  </w:num>
  <w:num w:numId="6">
    <w:abstractNumId w:val="25"/>
  </w:num>
  <w:num w:numId="7">
    <w:abstractNumId w:val="4"/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10">
    <w:abstractNumId w:val="7"/>
  </w:num>
  <w:num w:numId="11">
    <w:abstractNumId w:val="2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4"/>
  </w:num>
  <w:num w:numId="15">
    <w:abstractNumId w:val="3"/>
  </w:num>
  <w:num w:numId="16">
    <w:abstractNumId w:val="16"/>
  </w:num>
  <w:num w:numId="17">
    <w:abstractNumId w:val="30"/>
  </w:num>
  <w:num w:numId="18">
    <w:abstractNumId w:val="20"/>
  </w:num>
  <w:num w:numId="19">
    <w:abstractNumId w:val="18"/>
  </w:num>
  <w:num w:numId="20">
    <w:abstractNumId w:val="2"/>
  </w:num>
  <w:num w:numId="21">
    <w:abstractNumId w:val="27"/>
  </w:num>
  <w:num w:numId="22">
    <w:abstractNumId w:val="10"/>
  </w:num>
  <w:num w:numId="23">
    <w:abstractNumId w:val="15"/>
  </w:num>
  <w:num w:numId="24">
    <w:abstractNumId w:val="19"/>
  </w:num>
  <w:num w:numId="25">
    <w:abstractNumId w:val="8"/>
  </w:num>
  <w:num w:numId="26">
    <w:abstractNumId w:val="23"/>
  </w:num>
  <w:num w:numId="27">
    <w:abstractNumId w:val="1"/>
  </w:num>
  <w:num w:numId="28">
    <w:abstractNumId w:val="29"/>
  </w:num>
  <w:num w:numId="29">
    <w:abstractNumId w:val="26"/>
  </w:num>
  <w:num w:numId="30">
    <w:abstractNumId w:val="17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FB6"/>
    <w:rsid w:val="00000A2D"/>
    <w:rsid w:val="00007C6C"/>
    <w:rsid w:val="00011566"/>
    <w:rsid w:val="00012629"/>
    <w:rsid w:val="000147A6"/>
    <w:rsid w:val="000160C1"/>
    <w:rsid w:val="0002158F"/>
    <w:rsid w:val="0002341A"/>
    <w:rsid w:val="00025D65"/>
    <w:rsid w:val="00026FF2"/>
    <w:rsid w:val="00032652"/>
    <w:rsid w:val="00040650"/>
    <w:rsid w:val="00040F95"/>
    <w:rsid w:val="000413CE"/>
    <w:rsid w:val="00044A03"/>
    <w:rsid w:val="00046279"/>
    <w:rsid w:val="00047693"/>
    <w:rsid w:val="00051E44"/>
    <w:rsid w:val="00052DAC"/>
    <w:rsid w:val="00060A01"/>
    <w:rsid w:val="0006693E"/>
    <w:rsid w:val="00070653"/>
    <w:rsid w:val="000738FF"/>
    <w:rsid w:val="00074285"/>
    <w:rsid w:val="0007504F"/>
    <w:rsid w:val="000754F2"/>
    <w:rsid w:val="0007734D"/>
    <w:rsid w:val="000777CD"/>
    <w:rsid w:val="00081F16"/>
    <w:rsid w:val="000838EC"/>
    <w:rsid w:val="00096251"/>
    <w:rsid w:val="000A33B0"/>
    <w:rsid w:val="000B2E83"/>
    <w:rsid w:val="000C2DD8"/>
    <w:rsid w:val="000C4E20"/>
    <w:rsid w:val="000C76DD"/>
    <w:rsid w:val="000D7F81"/>
    <w:rsid w:val="000F23F5"/>
    <w:rsid w:val="00110227"/>
    <w:rsid w:val="00113365"/>
    <w:rsid w:val="0012202A"/>
    <w:rsid w:val="0012380E"/>
    <w:rsid w:val="0012640A"/>
    <w:rsid w:val="0013352B"/>
    <w:rsid w:val="00134F46"/>
    <w:rsid w:val="0014631D"/>
    <w:rsid w:val="00147D76"/>
    <w:rsid w:val="00150821"/>
    <w:rsid w:val="001627AF"/>
    <w:rsid w:val="00162BD4"/>
    <w:rsid w:val="00163DA2"/>
    <w:rsid w:val="00164292"/>
    <w:rsid w:val="001663ED"/>
    <w:rsid w:val="00167255"/>
    <w:rsid w:val="00167A22"/>
    <w:rsid w:val="00167B74"/>
    <w:rsid w:val="0017135C"/>
    <w:rsid w:val="0018478C"/>
    <w:rsid w:val="00185ED5"/>
    <w:rsid w:val="001864E4"/>
    <w:rsid w:val="00187696"/>
    <w:rsid w:val="00190DE4"/>
    <w:rsid w:val="001A0BE6"/>
    <w:rsid w:val="001A12E0"/>
    <w:rsid w:val="001A6C38"/>
    <w:rsid w:val="001C502E"/>
    <w:rsid w:val="001C789D"/>
    <w:rsid w:val="001D3B1A"/>
    <w:rsid w:val="001D5189"/>
    <w:rsid w:val="001D5545"/>
    <w:rsid w:val="001E236A"/>
    <w:rsid w:val="001E38CA"/>
    <w:rsid w:val="001E434F"/>
    <w:rsid w:val="001E5FFF"/>
    <w:rsid w:val="001F0EA1"/>
    <w:rsid w:val="002021C3"/>
    <w:rsid w:val="00203EEA"/>
    <w:rsid w:val="00206F68"/>
    <w:rsid w:val="002229F6"/>
    <w:rsid w:val="00224CFC"/>
    <w:rsid w:val="00225DA2"/>
    <w:rsid w:val="00227198"/>
    <w:rsid w:val="00240603"/>
    <w:rsid w:val="002472A4"/>
    <w:rsid w:val="00250194"/>
    <w:rsid w:val="002552DE"/>
    <w:rsid w:val="002559F2"/>
    <w:rsid w:val="00255B78"/>
    <w:rsid w:val="00255D44"/>
    <w:rsid w:val="002575BC"/>
    <w:rsid w:val="00260693"/>
    <w:rsid w:val="00265451"/>
    <w:rsid w:val="00265BE0"/>
    <w:rsid w:val="0027157A"/>
    <w:rsid w:val="00271FF0"/>
    <w:rsid w:val="002724C4"/>
    <w:rsid w:val="00280B70"/>
    <w:rsid w:val="0028286D"/>
    <w:rsid w:val="00287492"/>
    <w:rsid w:val="00292B16"/>
    <w:rsid w:val="00296031"/>
    <w:rsid w:val="002A146D"/>
    <w:rsid w:val="002A3196"/>
    <w:rsid w:val="002B28E5"/>
    <w:rsid w:val="002B43C2"/>
    <w:rsid w:val="002C0030"/>
    <w:rsid w:val="002C316A"/>
    <w:rsid w:val="002D3265"/>
    <w:rsid w:val="002D39D7"/>
    <w:rsid w:val="002E6C10"/>
    <w:rsid w:val="002F3809"/>
    <w:rsid w:val="002F3FDB"/>
    <w:rsid w:val="002F645D"/>
    <w:rsid w:val="002F79AF"/>
    <w:rsid w:val="00303638"/>
    <w:rsid w:val="00310D81"/>
    <w:rsid w:val="0032085D"/>
    <w:rsid w:val="0032245C"/>
    <w:rsid w:val="00323F3D"/>
    <w:rsid w:val="00335F8F"/>
    <w:rsid w:val="00337A1D"/>
    <w:rsid w:val="003415D8"/>
    <w:rsid w:val="0034794B"/>
    <w:rsid w:val="003512A5"/>
    <w:rsid w:val="00352B7E"/>
    <w:rsid w:val="003540CA"/>
    <w:rsid w:val="003558FB"/>
    <w:rsid w:val="003566E3"/>
    <w:rsid w:val="0035715E"/>
    <w:rsid w:val="003578C0"/>
    <w:rsid w:val="00357A43"/>
    <w:rsid w:val="00364BC3"/>
    <w:rsid w:val="00367531"/>
    <w:rsid w:val="0037586F"/>
    <w:rsid w:val="00382E67"/>
    <w:rsid w:val="0039234F"/>
    <w:rsid w:val="003A20A8"/>
    <w:rsid w:val="003A237C"/>
    <w:rsid w:val="003A2F18"/>
    <w:rsid w:val="003A2F21"/>
    <w:rsid w:val="003A61A7"/>
    <w:rsid w:val="003B2C93"/>
    <w:rsid w:val="003B3DF9"/>
    <w:rsid w:val="003C4164"/>
    <w:rsid w:val="003C6A37"/>
    <w:rsid w:val="003D1C75"/>
    <w:rsid w:val="003D7629"/>
    <w:rsid w:val="003E47E5"/>
    <w:rsid w:val="003F699A"/>
    <w:rsid w:val="004029BB"/>
    <w:rsid w:val="00404DDA"/>
    <w:rsid w:val="00412AB8"/>
    <w:rsid w:val="0041473D"/>
    <w:rsid w:val="00414F82"/>
    <w:rsid w:val="00416F76"/>
    <w:rsid w:val="004203F2"/>
    <w:rsid w:val="00422EB9"/>
    <w:rsid w:val="00423F7D"/>
    <w:rsid w:val="004262D0"/>
    <w:rsid w:val="00431518"/>
    <w:rsid w:val="004468E0"/>
    <w:rsid w:val="00450630"/>
    <w:rsid w:val="00453ABE"/>
    <w:rsid w:val="0046195D"/>
    <w:rsid w:val="0046401B"/>
    <w:rsid w:val="004679E9"/>
    <w:rsid w:val="00474A3C"/>
    <w:rsid w:val="00480571"/>
    <w:rsid w:val="00484B84"/>
    <w:rsid w:val="00485CE6"/>
    <w:rsid w:val="00486552"/>
    <w:rsid w:val="00486FA6"/>
    <w:rsid w:val="00490476"/>
    <w:rsid w:val="0049047E"/>
    <w:rsid w:val="004965B0"/>
    <w:rsid w:val="00496728"/>
    <w:rsid w:val="004972D9"/>
    <w:rsid w:val="00497F91"/>
    <w:rsid w:val="004A1EBC"/>
    <w:rsid w:val="004A3837"/>
    <w:rsid w:val="004B137A"/>
    <w:rsid w:val="004B5D46"/>
    <w:rsid w:val="004B6625"/>
    <w:rsid w:val="004B7642"/>
    <w:rsid w:val="004C314B"/>
    <w:rsid w:val="004D0400"/>
    <w:rsid w:val="004D67A9"/>
    <w:rsid w:val="004E09AA"/>
    <w:rsid w:val="004E0D15"/>
    <w:rsid w:val="004E5089"/>
    <w:rsid w:val="004E5459"/>
    <w:rsid w:val="004F33B1"/>
    <w:rsid w:val="004F5C6C"/>
    <w:rsid w:val="00504520"/>
    <w:rsid w:val="00506E35"/>
    <w:rsid w:val="005120E5"/>
    <w:rsid w:val="00512D23"/>
    <w:rsid w:val="00512E36"/>
    <w:rsid w:val="005138AB"/>
    <w:rsid w:val="00514750"/>
    <w:rsid w:val="0051778B"/>
    <w:rsid w:val="00544BE7"/>
    <w:rsid w:val="00547905"/>
    <w:rsid w:val="00547ACD"/>
    <w:rsid w:val="00556F08"/>
    <w:rsid w:val="005638AD"/>
    <w:rsid w:val="00570E49"/>
    <w:rsid w:val="005713B0"/>
    <w:rsid w:val="00575C88"/>
    <w:rsid w:val="00575D79"/>
    <w:rsid w:val="00575F92"/>
    <w:rsid w:val="005768B6"/>
    <w:rsid w:val="005776E6"/>
    <w:rsid w:val="00582047"/>
    <w:rsid w:val="005921A2"/>
    <w:rsid w:val="005A7FB5"/>
    <w:rsid w:val="005B0138"/>
    <w:rsid w:val="005B7EC2"/>
    <w:rsid w:val="005C0EBB"/>
    <w:rsid w:val="005C0FCC"/>
    <w:rsid w:val="005C326F"/>
    <w:rsid w:val="005D4737"/>
    <w:rsid w:val="005D4922"/>
    <w:rsid w:val="005D66FB"/>
    <w:rsid w:val="005F3CDE"/>
    <w:rsid w:val="005F52E1"/>
    <w:rsid w:val="005F5947"/>
    <w:rsid w:val="006001A8"/>
    <w:rsid w:val="00601055"/>
    <w:rsid w:val="00602ED4"/>
    <w:rsid w:val="00611806"/>
    <w:rsid w:val="00611E7E"/>
    <w:rsid w:val="00616BBF"/>
    <w:rsid w:val="00621F7E"/>
    <w:rsid w:val="006270E0"/>
    <w:rsid w:val="00630CA6"/>
    <w:rsid w:val="006321DD"/>
    <w:rsid w:val="0063610A"/>
    <w:rsid w:val="006361CB"/>
    <w:rsid w:val="00641809"/>
    <w:rsid w:val="0064360E"/>
    <w:rsid w:val="00651F7C"/>
    <w:rsid w:val="00655A88"/>
    <w:rsid w:val="00656863"/>
    <w:rsid w:val="00664822"/>
    <w:rsid w:val="006672B4"/>
    <w:rsid w:val="006679FD"/>
    <w:rsid w:val="0067294E"/>
    <w:rsid w:val="00676097"/>
    <w:rsid w:val="00676F45"/>
    <w:rsid w:val="006813AD"/>
    <w:rsid w:val="00681BF2"/>
    <w:rsid w:val="00682D70"/>
    <w:rsid w:val="006847C5"/>
    <w:rsid w:val="00685739"/>
    <w:rsid w:val="0068664E"/>
    <w:rsid w:val="006917F3"/>
    <w:rsid w:val="006942E4"/>
    <w:rsid w:val="00696B74"/>
    <w:rsid w:val="006A22D0"/>
    <w:rsid w:val="006A6A8B"/>
    <w:rsid w:val="006B5E5C"/>
    <w:rsid w:val="006B6DC2"/>
    <w:rsid w:val="006B7B51"/>
    <w:rsid w:val="006D0200"/>
    <w:rsid w:val="006D175F"/>
    <w:rsid w:val="006D4A5C"/>
    <w:rsid w:val="006D541E"/>
    <w:rsid w:val="006E1D30"/>
    <w:rsid w:val="006E260B"/>
    <w:rsid w:val="006E5DA0"/>
    <w:rsid w:val="006E6F81"/>
    <w:rsid w:val="006F3EDA"/>
    <w:rsid w:val="00705824"/>
    <w:rsid w:val="0070695D"/>
    <w:rsid w:val="007073B7"/>
    <w:rsid w:val="0071013E"/>
    <w:rsid w:val="0072157B"/>
    <w:rsid w:val="0072364F"/>
    <w:rsid w:val="00723B50"/>
    <w:rsid w:val="00731E8C"/>
    <w:rsid w:val="007443BC"/>
    <w:rsid w:val="00744DA6"/>
    <w:rsid w:val="00746C33"/>
    <w:rsid w:val="00755060"/>
    <w:rsid w:val="00755CBC"/>
    <w:rsid w:val="00756046"/>
    <w:rsid w:val="007562E6"/>
    <w:rsid w:val="00761D67"/>
    <w:rsid w:val="0076230A"/>
    <w:rsid w:val="00763638"/>
    <w:rsid w:val="00763789"/>
    <w:rsid w:val="0076663F"/>
    <w:rsid w:val="007709FA"/>
    <w:rsid w:val="00774C23"/>
    <w:rsid w:val="007807DC"/>
    <w:rsid w:val="007861C7"/>
    <w:rsid w:val="00792018"/>
    <w:rsid w:val="007A177C"/>
    <w:rsid w:val="007A1831"/>
    <w:rsid w:val="007A3196"/>
    <w:rsid w:val="007A3559"/>
    <w:rsid w:val="007A5000"/>
    <w:rsid w:val="007B479A"/>
    <w:rsid w:val="007C4D0F"/>
    <w:rsid w:val="007D2F2B"/>
    <w:rsid w:val="007D7D0C"/>
    <w:rsid w:val="007D7F7F"/>
    <w:rsid w:val="007E2256"/>
    <w:rsid w:val="007E3A8A"/>
    <w:rsid w:val="007E4700"/>
    <w:rsid w:val="007E5C8F"/>
    <w:rsid w:val="007F08CE"/>
    <w:rsid w:val="007F1289"/>
    <w:rsid w:val="008019AC"/>
    <w:rsid w:val="00805E85"/>
    <w:rsid w:val="008126EE"/>
    <w:rsid w:val="008138CC"/>
    <w:rsid w:val="00815401"/>
    <w:rsid w:val="00816F2B"/>
    <w:rsid w:val="00817782"/>
    <w:rsid w:val="008377C4"/>
    <w:rsid w:val="00837D07"/>
    <w:rsid w:val="008459DC"/>
    <w:rsid w:val="00852590"/>
    <w:rsid w:val="008533AE"/>
    <w:rsid w:val="008541A3"/>
    <w:rsid w:val="00857202"/>
    <w:rsid w:val="008601CB"/>
    <w:rsid w:val="00860647"/>
    <w:rsid w:val="00861A3F"/>
    <w:rsid w:val="0087408B"/>
    <w:rsid w:val="00884491"/>
    <w:rsid w:val="0088541A"/>
    <w:rsid w:val="0089773A"/>
    <w:rsid w:val="008A3004"/>
    <w:rsid w:val="008A38BE"/>
    <w:rsid w:val="008A41DE"/>
    <w:rsid w:val="008A4D05"/>
    <w:rsid w:val="008B5DF8"/>
    <w:rsid w:val="008B636F"/>
    <w:rsid w:val="008C2000"/>
    <w:rsid w:val="008D11EE"/>
    <w:rsid w:val="008D30FE"/>
    <w:rsid w:val="008D6641"/>
    <w:rsid w:val="008D7F77"/>
    <w:rsid w:val="008E2168"/>
    <w:rsid w:val="008E579E"/>
    <w:rsid w:val="008F1BB9"/>
    <w:rsid w:val="008F6664"/>
    <w:rsid w:val="008F7BA1"/>
    <w:rsid w:val="00902246"/>
    <w:rsid w:val="009053C5"/>
    <w:rsid w:val="00907C45"/>
    <w:rsid w:val="00913578"/>
    <w:rsid w:val="009139F2"/>
    <w:rsid w:val="00917237"/>
    <w:rsid w:val="00920A45"/>
    <w:rsid w:val="00925378"/>
    <w:rsid w:val="00925786"/>
    <w:rsid w:val="00926CD1"/>
    <w:rsid w:val="00931EA2"/>
    <w:rsid w:val="00932F32"/>
    <w:rsid w:val="00932F6B"/>
    <w:rsid w:val="00933FAD"/>
    <w:rsid w:val="0094357B"/>
    <w:rsid w:val="009451B5"/>
    <w:rsid w:val="00945B1F"/>
    <w:rsid w:val="00946028"/>
    <w:rsid w:val="0095202D"/>
    <w:rsid w:val="009558A7"/>
    <w:rsid w:val="00963185"/>
    <w:rsid w:val="00966A7D"/>
    <w:rsid w:val="009724CD"/>
    <w:rsid w:val="009729BC"/>
    <w:rsid w:val="00976763"/>
    <w:rsid w:val="009933C7"/>
    <w:rsid w:val="009968B5"/>
    <w:rsid w:val="00997485"/>
    <w:rsid w:val="009A4D08"/>
    <w:rsid w:val="009B0086"/>
    <w:rsid w:val="009B24A3"/>
    <w:rsid w:val="009C3989"/>
    <w:rsid w:val="009C503C"/>
    <w:rsid w:val="009D0582"/>
    <w:rsid w:val="009D42EB"/>
    <w:rsid w:val="009E002B"/>
    <w:rsid w:val="009E0A14"/>
    <w:rsid w:val="009E18DF"/>
    <w:rsid w:val="009E2F6D"/>
    <w:rsid w:val="009E7929"/>
    <w:rsid w:val="009F558D"/>
    <w:rsid w:val="009F7660"/>
    <w:rsid w:val="00A11701"/>
    <w:rsid w:val="00A1194D"/>
    <w:rsid w:val="00A13BC2"/>
    <w:rsid w:val="00A21891"/>
    <w:rsid w:val="00A255DB"/>
    <w:rsid w:val="00A258B7"/>
    <w:rsid w:val="00A26462"/>
    <w:rsid w:val="00A30C09"/>
    <w:rsid w:val="00A35479"/>
    <w:rsid w:val="00A37778"/>
    <w:rsid w:val="00A415B5"/>
    <w:rsid w:val="00A45C42"/>
    <w:rsid w:val="00A528ED"/>
    <w:rsid w:val="00A556BE"/>
    <w:rsid w:val="00A57FCA"/>
    <w:rsid w:val="00A60635"/>
    <w:rsid w:val="00A673D1"/>
    <w:rsid w:val="00A70660"/>
    <w:rsid w:val="00A736BF"/>
    <w:rsid w:val="00A74BFC"/>
    <w:rsid w:val="00A97AB3"/>
    <w:rsid w:val="00AA1853"/>
    <w:rsid w:val="00AA61FE"/>
    <w:rsid w:val="00AB2287"/>
    <w:rsid w:val="00AC3902"/>
    <w:rsid w:val="00AC6A58"/>
    <w:rsid w:val="00AD0A22"/>
    <w:rsid w:val="00AD16B3"/>
    <w:rsid w:val="00AD7B4B"/>
    <w:rsid w:val="00AE0952"/>
    <w:rsid w:val="00AE0DCD"/>
    <w:rsid w:val="00AE1A9D"/>
    <w:rsid w:val="00AE2B6C"/>
    <w:rsid w:val="00AE3438"/>
    <w:rsid w:val="00AE3D08"/>
    <w:rsid w:val="00AE4C28"/>
    <w:rsid w:val="00AF21D2"/>
    <w:rsid w:val="00AF6E7C"/>
    <w:rsid w:val="00B00206"/>
    <w:rsid w:val="00B079C5"/>
    <w:rsid w:val="00B135ED"/>
    <w:rsid w:val="00B13D9A"/>
    <w:rsid w:val="00B20F64"/>
    <w:rsid w:val="00B22D0B"/>
    <w:rsid w:val="00B23200"/>
    <w:rsid w:val="00B25115"/>
    <w:rsid w:val="00B268F7"/>
    <w:rsid w:val="00B43E4D"/>
    <w:rsid w:val="00B47A5D"/>
    <w:rsid w:val="00B63ACC"/>
    <w:rsid w:val="00B63BF9"/>
    <w:rsid w:val="00B666DC"/>
    <w:rsid w:val="00B75742"/>
    <w:rsid w:val="00B76B37"/>
    <w:rsid w:val="00BB1213"/>
    <w:rsid w:val="00BB3E93"/>
    <w:rsid w:val="00BB7ED9"/>
    <w:rsid w:val="00BC3F69"/>
    <w:rsid w:val="00BE100F"/>
    <w:rsid w:val="00BE2248"/>
    <w:rsid w:val="00BE3BBD"/>
    <w:rsid w:val="00BE5AD7"/>
    <w:rsid w:val="00BF55C0"/>
    <w:rsid w:val="00BF59A4"/>
    <w:rsid w:val="00C0497D"/>
    <w:rsid w:val="00C07716"/>
    <w:rsid w:val="00C145FF"/>
    <w:rsid w:val="00C1692F"/>
    <w:rsid w:val="00C179E1"/>
    <w:rsid w:val="00C22003"/>
    <w:rsid w:val="00C2521A"/>
    <w:rsid w:val="00C26C64"/>
    <w:rsid w:val="00C3259F"/>
    <w:rsid w:val="00C44D20"/>
    <w:rsid w:val="00C4706D"/>
    <w:rsid w:val="00C50336"/>
    <w:rsid w:val="00C57CB8"/>
    <w:rsid w:val="00C61087"/>
    <w:rsid w:val="00C63E7F"/>
    <w:rsid w:val="00C6662F"/>
    <w:rsid w:val="00C73CCF"/>
    <w:rsid w:val="00C76366"/>
    <w:rsid w:val="00C84632"/>
    <w:rsid w:val="00C84B51"/>
    <w:rsid w:val="00C9019D"/>
    <w:rsid w:val="00C951C4"/>
    <w:rsid w:val="00CB2C55"/>
    <w:rsid w:val="00CB42BF"/>
    <w:rsid w:val="00CC1078"/>
    <w:rsid w:val="00CC13C2"/>
    <w:rsid w:val="00CC149A"/>
    <w:rsid w:val="00CC44C7"/>
    <w:rsid w:val="00CC658D"/>
    <w:rsid w:val="00CD05AD"/>
    <w:rsid w:val="00CD6832"/>
    <w:rsid w:val="00CE087C"/>
    <w:rsid w:val="00CE0B23"/>
    <w:rsid w:val="00CE34B5"/>
    <w:rsid w:val="00CE494D"/>
    <w:rsid w:val="00CF1F15"/>
    <w:rsid w:val="00CF3B98"/>
    <w:rsid w:val="00CF58A3"/>
    <w:rsid w:val="00D0238B"/>
    <w:rsid w:val="00D02D7A"/>
    <w:rsid w:val="00D06063"/>
    <w:rsid w:val="00D1383A"/>
    <w:rsid w:val="00D14201"/>
    <w:rsid w:val="00D163BE"/>
    <w:rsid w:val="00D17272"/>
    <w:rsid w:val="00D20CF3"/>
    <w:rsid w:val="00D22D09"/>
    <w:rsid w:val="00D26FF0"/>
    <w:rsid w:val="00D32AF1"/>
    <w:rsid w:val="00D37BA1"/>
    <w:rsid w:val="00D40977"/>
    <w:rsid w:val="00D42796"/>
    <w:rsid w:val="00D42C51"/>
    <w:rsid w:val="00D43029"/>
    <w:rsid w:val="00D43362"/>
    <w:rsid w:val="00D5180B"/>
    <w:rsid w:val="00D52942"/>
    <w:rsid w:val="00D6249C"/>
    <w:rsid w:val="00D67703"/>
    <w:rsid w:val="00D67D1C"/>
    <w:rsid w:val="00D67E80"/>
    <w:rsid w:val="00D72214"/>
    <w:rsid w:val="00D741B0"/>
    <w:rsid w:val="00D91BCA"/>
    <w:rsid w:val="00D94E99"/>
    <w:rsid w:val="00D95707"/>
    <w:rsid w:val="00D95876"/>
    <w:rsid w:val="00DA7FC3"/>
    <w:rsid w:val="00DB3E5A"/>
    <w:rsid w:val="00DB519A"/>
    <w:rsid w:val="00DC5C3D"/>
    <w:rsid w:val="00DD2A1E"/>
    <w:rsid w:val="00DD41C0"/>
    <w:rsid w:val="00DF3CF9"/>
    <w:rsid w:val="00DF43A4"/>
    <w:rsid w:val="00DF74D2"/>
    <w:rsid w:val="00E06575"/>
    <w:rsid w:val="00E06C2F"/>
    <w:rsid w:val="00E0786F"/>
    <w:rsid w:val="00E14487"/>
    <w:rsid w:val="00E204DA"/>
    <w:rsid w:val="00E307F7"/>
    <w:rsid w:val="00E31C20"/>
    <w:rsid w:val="00E32110"/>
    <w:rsid w:val="00E37022"/>
    <w:rsid w:val="00E43AE3"/>
    <w:rsid w:val="00E44D35"/>
    <w:rsid w:val="00E46FA9"/>
    <w:rsid w:val="00E5227D"/>
    <w:rsid w:val="00E6138A"/>
    <w:rsid w:val="00E63683"/>
    <w:rsid w:val="00E63ACF"/>
    <w:rsid w:val="00E66158"/>
    <w:rsid w:val="00E67E79"/>
    <w:rsid w:val="00E7535B"/>
    <w:rsid w:val="00E836B7"/>
    <w:rsid w:val="00E86A77"/>
    <w:rsid w:val="00E86E6D"/>
    <w:rsid w:val="00E92A29"/>
    <w:rsid w:val="00E93081"/>
    <w:rsid w:val="00E945C9"/>
    <w:rsid w:val="00E94A91"/>
    <w:rsid w:val="00E9594A"/>
    <w:rsid w:val="00E959D0"/>
    <w:rsid w:val="00EA0000"/>
    <w:rsid w:val="00EA6130"/>
    <w:rsid w:val="00EB59FE"/>
    <w:rsid w:val="00EB7844"/>
    <w:rsid w:val="00EC078E"/>
    <w:rsid w:val="00EC642C"/>
    <w:rsid w:val="00EE1DD7"/>
    <w:rsid w:val="00EE22F2"/>
    <w:rsid w:val="00EE2761"/>
    <w:rsid w:val="00F005B3"/>
    <w:rsid w:val="00F02F49"/>
    <w:rsid w:val="00F04086"/>
    <w:rsid w:val="00F069D0"/>
    <w:rsid w:val="00F10958"/>
    <w:rsid w:val="00F14440"/>
    <w:rsid w:val="00F14A6E"/>
    <w:rsid w:val="00F16836"/>
    <w:rsid w:val="00F16B60"/>
    <w:rsid w:val="00F2404A"/>
    <w:rsid w:val="00F30291"/>
    <w:rsid w:val="00F32B5F"/>
    <w:rsid w:val="00F3469C"/>
    <w:rsid w:val="00F35AD8"/>
    <w:rsid w:val="00F36405"/>
    <w:rsid w:val="00F43A0A"/>
    <w:rsid w:val="00F445F0"/>
    <w:rsid w:val="00F463A9"/>
    <w:rsid w:val="00F4789D"/>
    <w:rsid w:val="00F52BFE"/>
    <w:rsid w:val="00F60FB6"/>
    <w:rsid w:val="00F620B9"/>
    <w:rsid w:val="00F64AB3"/>
    <w:rsid w:val="00F663C4"/>
    <w:rsid w:val="00F677F1"/>
    <w:rsid w:val="00F763B1"/>
    <w:rsid w:val="00F90B5B"/>
    <w:rsid w:val="00FA0703"/>
    <w:rsid w:val="00FA4453"/>
    <w:rsid w:val="00FA4BA4"/>
    <w:rsid w:val="00FB2318"/>
    <w:rsid w:val="00FB4112"/>
    <w:rsid w:val="00FB5534"/>
    <w:rsid w:val="00FC0082"/>
    <w:rsid w:val="00FC1436"/>
    <w:rsid w:val="00FC43A3"/>
    <w:rsid w:val="00FC4CA7"/>
    <w:rsid w:val="00FC651B"/>
    <w:rsid w:val="00FC7FCD"/>
    <w:rsid w:val="00FE31BA"/>
    <w:rsid w:val="00FE3A60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6283A3A7-DA84-47F2-8F40-92F1BE88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qFormat/>
    <w:rsid w:val="00A1194D"/>
    <w:pPr>
      <w:keepNext/>
      <w:jc w:val="both"/>
      <w:outlineLvl w:val="1"/>
    </w:pPr>
    <w:rPr>
      <w:b/>
      <w:sz w:val="24"/>
    </w:rPr>
  </w:style>
  <w:style w:type="paragraph" w:styleId="Naslov4">
    <w:name w:val="heading 4"/>
    <w:basedOn w:val="Navaden"/>
    <w:next w:val="Navaden"/>
    <w:qFormat/>
    <w:rsid w:val="00A1194D"/>
    <w:pPr>
      <w:keepNext/>
      <w:jc w:val="both"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rsid w:val="00134F46"/>
    <w:pPr>
      <w:tabs>
        <w:tab w:val="left" w:pos="1134"/>
        <w:tab w:val="center" w:pos="3969"/>
        <w:tab w:val="right" w:pos="8887"/>
      </w:tabs>
      <w:jc w:val="both"/>
    </w:pPr>
    <w:rPr>
      <w:sz w:val="24"/>
    </w:rPr>
  </w:style>
  <w:style w:type="paragraph" w:styleId="Telobesedila-zamik">
    <w:name w:val="Body Text Indent"/>
    <w:basedOn w:val="Navaden"/>
    <w:rsid w:val="00134F46"/>
    <w:pPr>
      <w:tabs>
        <w:tab w:val="left" w:pos="1134"/>
        <w:tab w:val="center" w:pos="3969"/>
        <w:tab w:val="right" w:pos="8887"/>
      </w:tabs>
      <w:jc w:val="both"/>
    </w:pPr>
    <w:rPr>
      <w:b/>
      <w:sz w:val="24"/>
    </w:rPr>
  </w:style>
  <w:style w:type="paragraph" w:styleId="Telobesedila2">
    <w:name w:val="Body Text 2"/>
    <w:basedOn w:val="Navaden"/>
    <w:rsid w:val="00A1194D"/>
    <w:pPr>
      <w:spacing w:after="120" w:line="480" w:lineRule="auto"/>
    </w:pPr>
  </w:style>
  <w:style w:type="paragraph" w:styleId="Telobesedila3">
    <w:name w:val="Body Text 3"/>
    <w:basedOn w:val="Navaden"/>
    <w:rsid w:val="00A1194D"/>
    <w:pPr>
      <w:spacing w:after="120"/>
    </w:pPr>
    <w:rPr>
      <w:sz w:val="16"/>
      <w:szCs w:val="16"/>
    </w:rPr>
  </w:style>
  <w:style w:type="paragraph" w:styleId="Telobesedila-zamik2">
    <w:name w:val="Body Text Indent 2"/>
    <w:basedOn w:val="Navaden"/>
    <w:rsid w:val="00A1194D"/>
    <w:pPr>
      <w:spacing w:after="120" w:line="480" w:lineRule="auto"/>
      <w:ind w:left="283"/>
    </w:pPr>
  </w:style>
  <w:style w:type="paragraph" w:customStyle="1" w:styleId="BodyText21">
    <w:name w:val="Body Text 21"/>
    <w:basedOn w:val="Navaden"/>
    <w:rsid w:val="00A1194D"/>
    <w:pPr>
      <w:tabs>
        <w:tab w:val="left" w:pos="1134"/>
        <w:tab w:val="center" w:pos="3969"/>
        <w:tab w:val="right" w:pos="8887"/>
      </w:tabs>
      <w:jc w:val="both"/>
    </w:pPr>
    <w:rPr>
      <w:b/>
      <w:sz w:val="24"/>
    </w:rPr>
  </w:style>
  <w:style w:type="character" w:styleId="Hiperpovezava">
    <w:name w:val="Hyperlink"/>
    <w:rsid w:val="00A1194D"/>
    <w:rPr>
      <w:color w:val="0000FF"/>
      <w:u w:val="single"/>
    </w:rPr>
  </w:style>
  <w:style w:type="paragraph" w:styleId="Besedilooblaka">
    <w:name w:val="Balloon Text"/>
    <w:basedOn w:val="Navaden"/>
    <w:semiHidden/>
    <w:rsid w:val="00044A03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8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5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si_upor\Razno\Glava_samo_prva_stran\&#382;upan_pod&#382;upan\Normal_&#382;upan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Normal_župan</Template>
  <TotalTime>0</TotalTime>
  <Pages>2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5736</CharactersWithSpaces>
  <SharedDoc>false</SharedDoc>
  <HLinks>
    <vt:vector size="18" baseType="variant"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7864367</vt:i4>
      </vt:variant>
      <vt:variant>
        <vt:i4>14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7864367</vt:i4>
      </vt:variant>
      <vt:variant>
        <vt:i4>8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2</cp:revision>
  <cp:lastPrinted>2018-05-15T10:02:00Z</cp:lastPrinted>
  <dcterms:created xsi:type="dcterms:W3CDTF">2018-06-08T05:56:00Z</dcterms:created>
  <dcterms:modified xsi:type="dcterms:W3CDTF">2018-06-08T05:56:00Z</dcterms:modified>
</cp:coreProperties>
</file>